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BA" w:rsidRPr="0063012D" w:rsidRDefault="00D329BA" w:rsidP="00D329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0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ȘCOALA GIMNAZIALĂ ” DR. AUREL VLAD” Orăștie</w:t>
      </w:r>
    </w:p>
    <w:p w:rsidR="00D329BA" w:rsidRPr="0063012D" w:rsidRDefault="00D329BA" w:rsidP="00D329B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012D">
        <w:rPr>
          <w:rFonts w:ascii="Times New Roman" w:hAnsi="Times New Roman" w:cs="Times New Roman"/>
          <w:color w:val="000000" w:themeColor="text1"/>
          <w:sz w:val="24"/>
          <w:szCs w:val="24"/>
        </w:rPr>
        <w:t>PLANIFICARE ACTIVITĂȚI –INV. PRIMAR</w:t>
      </w:r>
    </w:p>
    <w:p w:rsidR="00D329BA" w:rsidRPr="0063012D" w:rsidRDefault="00FD74E1" w:rsidP="00D329BA">
      <w:pPr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hyperlink r:id="rId7" w:history="1">
        <w:r w:rsidR="00D329BA" w:rsidRPr="0063012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"Școala altfel: Să știi mai multe, să fii mai bun!"</w:t>
        </w:r>
      </w:hyperlink>
    </w:p>
    <w:p w:rsidR="00D329BA" w:rsidRPr="0063012D" w:rsidRDefault="00D329BA" w:rsidP="00D329B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012D">
        <w:rPr>
          <w:rFonts w:ascii="Times New Roman" w:hAnsi="Times New Roman" w:cs="Times New Roman"/>
          <w:color w:val="000000" w:themeColor="text1"/>
          <w:sz w:val="24"/>
          <w:szCs w:val="24"/>
        </w:rPr>
        <w:t>APRILIE 2015</w:t>
      </w:r>
    </w:p>
    <w:p w:rsidR="00D329BA" w:rsidRPr="00DB0FD4" w:rsidRDefault="00D329BA" w:rsidP="00D329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012D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r w:rsidR="00DB0F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0FD4" w:rsidRPr="00DB0F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555</w:t>
      </w:r>
      <w:r w:rsidR="00DB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3012D">
        <w:rPr>
          <w:rFonts w:ascii="Times New Roman" w:hAnsi="Times New Roman" w:cs="Times New Roman"/>
          <w:color w:val="000000" w:themeColor="text1"/>
          <w:sz w:val="24"/>
          <w:szCs w:val="24"/>
        </w:rPr>
        <w:t>data</w:t>
      </w:r>
      <w:r w:rsidR="00DB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0FD4" w:rsidRPr="00DB0F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3.02.2015</w:t>
      </w:r>
    </w:p>
    <w:tbl>
      <w:tblPr>
        <w:tblStyle w:val="TableGrid"/>
        <w:tblW w:w="155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11"/>
        <w:gridCol w:w="1883"/>
        <w:gridCol w:w="992"/>
        <w:gridCol w:w="2239"/>
        <w:gridCol w:w="2439"/>
        <w:gridCol w:w="2590"/>
        <w:gridCol w:w="2170"/>
        <w:gridCol w:w="2382"/>
      </w:tblGrid>
      <w:tr w:rsidR="00D329BA" w:rsidRPr="0063012D" w:rsidTr="00C637CC">
        <w:trPr>
          <w:trHeight w:val="971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NR CRT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NUMELE PRENUME</w:t>
            </w:r>
          </w:p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INVATATOR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LUNI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MARTI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MIERCURI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JOI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VINERI</w:t>
            </w:r>
          </w:p>
        </w:tc>
      </w:tr>
      <w:tr w:rsidR="0063012D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2D" w:rsidRPr="0063012D" w:rsidRDefault="0063012D" w:rsidP="0063012D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D" w:rsidRPr="0063012D" w:rsidRDefault="0063012D" w:rsidP="0063012D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MENYHART ERNO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D" w:rsidRPr="0063012D" w:rsidRDefault="0063012D" w:rsidP="0063012D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2-4 SM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PASTELE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MIRELA</w:t>
            </w:r>
          </w:p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BOJTE CSABA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POVESTILE COPILARIEI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MIRELA</w:t>
            </w:r>
          </w:p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GAUBERT RODICA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FOCUL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</w:t>
            </w:r>
            <w:bookmarkStart w:id="0" w:name="_GoBack"/>
            <w:bookmarkEnd w:id="0"/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D" w:rsidRPr="00FD74E1" w:rsidRDefault="0063012D" w:rsidP="006301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SA MANCAM SANATOS</w:t>
            </w:r>
          </w:p>
          <w:p w:rsidR="0063012D" w:rsidRPr="00FD74E1" w:rsidRDefault="0063012D" w:rsidP="006301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 w:rsidP="006301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 w:rsidP="006301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MIRELA</w:t>
            </w:r>
          </w:p>
          <w:p w:rsidR="0063012D" w:rsidRPr="00FD74E1" w:rsidRDefault="0063012D" w:rsidP="006301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RADA ODET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MICII SPORTIVI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MIRELA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GAUBERT RODICA</w:t>
            </w:r>
          </w:p>
        </w:tc>
      </w:tr>
      <w:tr w:rsidR="00D329BA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63012D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MENYHART RITA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63012D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1-3 SM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PASTELE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MIRELA</w:t>
            </w:r>
          </w:p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BOJTE CSABA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POVESTILE COPILARIEI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MIRELA</w:t>
            </w:r>
          </w:p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GAUBERT RODICA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FOCUL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MIRELA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6301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SA MANCAM SANATOS</w:t>
            </w:r>
          </w:p>
          <w:p w:rsidR="0063012D" w:rsidRPr="00FD74E1" w:rsidRDefault="0063012D" w:rsidP="006301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 w:rsidP="006301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 w:rsidP="006301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MIRELA</w:t>
            </w:r>
          </w:p>
          <w:p w:rsidR="0063012D" w:rsidRPr="00FD74E1" w:rsidRDefault="0063012D" w:rsidP="006301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RADA ODET</w:t>
            </w:r>
          </w:p>
          <w:p w:rsidR="0063012D" w:rsidRPr="00FD74E1" w:rsidRDefault="0063012D" w:rsidP="006301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MICII SPORTIVI</w:t>
            </w:r>
          </w:p>
          <w:p w:rsidR="0063012D" w:rsidRPr="00FD74E1" w:rsidRDefault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RITA</w:t>
            </w:r>
          </w:p>
          <w:p w:rsidR="0063012D" w:rsidRPr="00FD74E1" w:rsidRDefault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MENYHART ERNO</w:t>
            </w:r>
          </w:p>
          <w:p w:rsidR="0063012D" w:rsidRPr="00FD74E1" w:rsidRDefault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CORLACI MIRELA</w:t>
            </w:r>
          </w:p>
          <w:p w:rsidR="0063012D" w:rsidRPr="00FD74E1" w:rsidRDefault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GAUBERT RODICA</w:t>
            </w:r>
          </w:p>
        </w:tc>
      </w:tr>
      <w:tr w:rsidR="00D329BA" w:rsidRPr="0063012D" w:rsidTr="00C637CC">
        <w:trPr>
          <w:trHeight w:val="184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63012D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MURAR RAFAELA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63012D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1-4 RR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8-13</w:t>
            </w:r>
          </w:p>
          <w:p w:rsidR="0063012D" w:rsidRPr="00FD74E1" w:rsidRDefault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„INVIEREA”</w:t>
            </w:r>
          </w:p>
          <w:p w:rsidR="0063012D" w:rsidRPr="00FD74E1" w:rsidRDefault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MURAR R</w:t>
            </w:r>
          </w:p>
          <w:p w:rsidR="0063012D" w:rsidRPr="00FD74E1" w:rsidRDefault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NEDEL D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63012D" w:rsidP="00D329B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8-13</w:t>
            </w:r>
          </w:p>
          <w:p w:rsidR="0063012D" w:rsidRPr="00FD74E1" w:rsidRDefault="0063012D" w:rsidP="00D329B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„TRADITII RROMANI”</w:t>
            </w:r>
          </w:p>
          <w:p w:rsidR="0063012D" w:rsidRPr="00FD74E1" w:rsidRDefault="0063012D" w:rsidP="0063012D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MURAR R</w:t>
            </w:r>
          </w:p>
          <w:p w:rsidR="0063012D" w:rsidRPr="00FD74E1" w:rsidRDefault="0063012D" w:rsidP="0063012D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NEDEL 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8-13</w:t>
            </w:r>
          </w:p>
          <w:p w:rsidR="0063012D" w:rsidRPr="00FD74E1" w:rsidRDefault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SERBARE</w:t>
            </w:r>
          </w:p>
          <w:p w:rsidR="0063012D" w:rsidRPr="00FD74E1" w:rsidRDefault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ZIUA INTERNATIONALA A RROMILOR</w:t>
            </w:r>
          </w:p>
          <w:p w:rsidR="0063012D" w:rsidRPr="00FD74E1" w:rsidRDefault="0063012D" w:rsidP="0063012D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MURAR R</w:t>
            </w:r>
          </w:p>
          <w:p w:rsidR="0063012D" w:rsidRPr="00FD74E1" w:rsidRDefault="0063012D" w:rsidP="006301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6301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8-13</w:t>
            </w:r>
          </w:p>
          <w:p w:rsidR="0063012D" w:rsidRPr="00FD74E1" w:rsidRDefault="006301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TRADITII SI OBICEIURI PASCALE</w:t>
            </w:r>
            <w:r w:rsidR="007D4AC0" w:rsidRPr="00FD7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AC0" w:rsidRPr="00FD74E1" w:rsidRDefault="007D4AC0" w:rsidP="007D4AC0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MURAR R</w:t>
            </w:r>
          </w:p>
          <w:p w:rsidR="007D4AC0" w:rsidRPr="00FD74E1" w:rsidRDefault="007D4AC0" w:rsidP="007D4A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FD74E1" w:rsidRDefault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8-13</w:t>
            </w:r>
          </w:p>
          <w:p w:rsidR="007D4AC0" w:rsidRPr="00FD74E1" w:rsidRDefault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DEPLASARE LA BISERICA ORTODOXA A MUNICIPIULUI</w:t>
            </w:r>
          </w:p>
          <w:p w:rsidR="007D4AC0" w:rsidRPr="00FD74E1" w:rsidRDefault="007D4AC0" w:rsidP="007D4AC0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MURAR R</w:t>
            </w:r>
          </w:p>
          <w:p w:rsidR="007D4AC0" w:rsidRPr="00FD74E1" w:rsidRDefault="007D4AC0" w:rsidP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AC0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63012D" w:rsidRDefault="007D4AC0" w:rsidP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63012D" w:rsidRDefault="007D4AC0" w:rsidP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SANDOR GHEZA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63012D" w:rsidRDefault="007D4AC0" w:rsidP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2-3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FD74E1" w:rsidRDefault="007D4AC0" w:rsidP="007D4AC0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8-13</w:t>
            </w:r>
          </w:p>
          <w:p w:rsidR="007D4AC0" w:rsidRPr="00FD74E1" w:rsidRDefault="007D4AC0" w:rsidP="007D4AC0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„INVIEREA”</w:t>
            </w:r>
          </w:p>
          <w:p w:rsidR="007D4AC0" w:rsidRPr="00FD74E1" w:rsidRDefault="007D4AC0" w:rsidP="007D4AC0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SANDOR GHEZA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FD74E1" w:rsidRDefault="007D4AC0" w:rsidP="007D4AC0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8-13</w:t>
            </w:r>
          </w:p>
          <w:p w:rsidR="007D4AC0" w:rsidRPr="00FD74E1" w:rsidRDefault="007D4AC0" w:rsidP="007D4AC0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„TRADITII RROMANI”</w:t>
            </w:r>
          </w:p>
          <w:p w:rsidR="007D4AC0" w:rsidRPr="00FD74E1" w:rsidRDefault="007D4AC0" w:rsidP="007D4AC0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SANDOR GHEZA</w:t>
            </w:r>
          </w:p>
          <w:p w:rsidR="007D4AC0" w:rsidRPr="00FD74E1" w:rsidRDefault="007D4AC0" w:rsidP="007D4AC0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FD74E1" w:rsidRDefault="007D4AC0" w:rsidP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8-13</w:t>
            </w:r>
          </w:p>
          <w:p w:rsidR="007D4AC0" w:rsidRPr="00FD74E1" w:rsidRDefault="007D4AC0" w:rsidP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SERBARE</w:t>
            </w:r>
          </w:p>
          <w:p w:rsidR="007D4AC0" w:rsidRPr="00FD74E1" w:rsidRDefault="007D4AC0" w:rsidP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ZIUA INTERNATIONALA A RROMILOR</w:t>
            </w:r>
          </w:p>
          <w:p w:rsidR="007D4AC0" w:rsidRPr="00FD74E1" w:rsidRDefault="007D4AC0" w:rsidP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SANDOR GHEZA</w:t>
            </w: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FD74E1" w:rsidRDefault="007D4AC0" w:rsidP="007D4A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8-13</w:t>
            </w:r>
          </w:p>
          <w:p w:rsidR="007D4AC0" w:rsidRPr="00FD74E1" w:rsidRDefault="007D4AC0" w:rsidP="007D4A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TRADITII SI OBICEIURI PASCALE.</w:t>
            </w:r>
          </w:p>
          <w:p w:rsidR="007D4AC0" w:rsidRPr="00FD74E1" w:rsidRDefault="007D4AC0" w:rsidP="007D4A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SANDOR GHEZA</w:t>
            </w: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FD74E1" w:rsidRDefault="007D4AC0" w:rsidP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8-13</w:t>
            </w:r>
          </w:p>
          <w:p w:rsidR="007D4AC0" w:rsidRPr="00FD74E1" w:rsidRDefault="007D4AC0" w:rsidP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>DEPLASARE LA BISERICA ORTODOXA A MUNICIPIULUI</w:t>
            </w:r>
          </w:p>
          <w:p w:rsidR="007D4AC0" w:rsidRPr="00FD74E1" w:rsidRDefault="007D4AC0" w:rsidP="007D4A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SANDOR GHEZA</w:t>
            </w:r>
            <w:r w:rsidRPr="00FD7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29BA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BURZA MARIA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IN LUMEA DESENELOR ANIMATE „</w:t>
            </w:r>
          </w:p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-vizionarea unor desene animate</w:t>
            </w:r>
          </w:p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-discutii despre personajul preferat</w:t>
            </w:r>
          </w:p>
          <w:p w:rsidR="00D329BA" w:rsidRPr="00FD74E1" w:rsidRDefault="007D4AC0" w:rsidP="007D4AC0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-desenarea personajului preferat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D4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CE POT FACE DOUA MAINI DIBACE”</w:t>
            </w:r>
          </w:p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-activitate practica</w:t>
            </w:r>
          </w:p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(lucrari,aranjamente,</w:t>
            </w:r>
          </w:p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colaje,prezentare Power Point</w:t>
            </w:r>
          </w:p>
          <w:p w:rsidR="00D329BA" w:rsidRPr="00FD74E1" w:rsidRDefault="00D329BA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 xml:space="preserve">,,SA CRESTEM  MARI SI SANATOSI”--realizarea unui  poster cu alimente sanatoase </w:t>
            </w:r>
          </w:p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-act. practica ,,SANDVICIUL VESEL”</w:t>
            </w:r>
          </w:p>
          <w:p w:rsidR="00D329BA" w:rsidRPr="00FD74E1" w:rsidRDefault="00D329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,,SA NE CUNOASTEM ORASUL !”-vizitarea  orasului</w:t>
            </w:r>
          </w:p>
          <w:p w:rsidR="00D329BA" w:rsidRPr="00FD74E1" w:rsidRDefault="00D329B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,,DIVERTISMENT SI VOIE BUNA”</w:t>
            </w:r>
          </w:p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 xml:space="preserve">-jocuri </w:t>
            </w:r>
          </w:p>
          <w:p w:rsidR="007D4AC0" w:rsidRPr="00FD74E1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E1">
              <w:rPr>
                <w:rFonts w:ascii="Times New Roman" w:hAnsi="Times New Roman"/>
                <w:sz w:val="24"/>
                <w:szCs w:val="24"/>
              </w:rPr>
              <w:t>-dans</w:t>
            </w:r>
          </w:p>
          <w:p w:rsidR="00D329BA" w:rsidRPr="00FD74E1" w:rsidRDefault="00D329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9BA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DAVID TIBERIU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0B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EE3B8B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B8B">
              <w:rPr>
                <w:rFonts w:ascii="Times New Roman" w:hAnsi="Times New Roman"/>
                <w:sz w:val="24"/>
                <w:szCs w:val="24"/>
              </w:rPr>
              <w:t>,,În lumea poveştilor”</w:t>
            </w:r>
          </w:p>
          <w:p w:rsidR="007D4AC0" w:rsidRPr="00EE3B8B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B8B">
              <w:rPr>
                <w:rFonts w:ascii="Times New Roman" w:hAnsi="Times New Roman"/>
                <w:sz w:val="24"/>
                <w:szCs w:val="24"/>
              </w:rPr>
              <w:t xml:space="preserve">Ascultarea unor poveşti de pe </w:t>
            </w:r>
          </w:p>
          <w:p w:rsidR="00D329BA" w:rsidRPr="0063012D" w:rsidRDefault="007D4AC0" w:rsidP="007D4AC0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3B8B">
              <w:rPr>
                <w:rFonts w:ascii="Times New Roman" w:hAnsi="Times New Roman"/>
                <w:sz w:val="24"/>
                <w:szCs w:val="24"/>
              </w:rPr>
              <w:t>CD-uri, şi povestirea unor secvenţe din ele în cadrul concursului organizat.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EE3B8B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B8B">
              <w:rPr>
                <w:rFonts w:ascii="Times New Roman" w:hAnsi="Times New Roman"/>
                <w:sz w:val="24"/>
                <w:szCs w:val="24"/>
              </w:rPr>
              <w:t>,,Să ne cunoaştem mai bine orizontul local”</w:t>
            </w:r>
          </w:p>
          <w:p w:rsidR="00D329BA" w:rsidRPr="0063012D" w:rsidRDefault="007D4AC0" w:rsidP="007D4AC0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3B8B">
              <w:rPr>
                <w:rFonts w:ascii="Times New Roman" w:hAnsi="Times New Roman"/>
                <w:sz w:val="24"/>
                <w:szCs w:val="24"/>
              </w:rPr>
              <w:t>Drumeţie în mijlocul naturii.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Pr="00EE3B8B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B8B">
              <w:rPr>
                <w:rFonts w:ascii="Times New Roman" w:hAnsi="Times New Roman"/>
                <w:sz w:val="24"/>
                <w:szCs w:val="24"/>
              </w:rPr>
              <w:t>,,Meseria-i brăţară de aur!”</w:t>
            </w:r>
          </w:p>
          <w:p w:rsidR="007D4AC0" w:rsidRPr="00EE3B8B" w:rsidRDefault="007D4AC0" w:rsidP="007D4A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B8B">
              <w:rPr>
                <w:rFonts w:ascii="Times New Roman" w:hAnsi="Times New Roman"/>
                <w:sz w:val="24"/>
                <w:szCs w:val="24"/>
              </w:rPr>
              <w:t>Vizită la unele firme unde lucrează părinţii.</w:t>
            </w:r>
          </w:p>
          <w:p w:rsidR="00D329BA" w:rsidRPr="0063012D" w:rsidRDefault="00D329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EE3B8B" w:rsidRDefault="00AF34E9" w:rsidP="00AF34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B8B">
              <w:rPr>
                <w:rFonts w:ascii="Times New Roman" w:hAnsi="Times New Roman"/>
                <w:sz w:val="24"/>
                <w:szCs w:val="24"/>
              </w:rPr>
              <w:t>,,Cei mai buni câştigă!”</w:t>
            </w:r>
          </w:p>
          <w:p w:rsidR="00D329BA" w:rsidRPr="0063012D" w:rsidRDefault="00AF34E9" w:rsidP="00AF34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B8B">
              <w:rPr>
                <w:rFonts w:ascii="Times New Roman" w:hAnsi="Times New Roman"/>
                <w:sz w:val="24"/>
                <w:szCs w:val="24"/>
              </w:rPr>
              <w:t>Întreceri sportive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A4539B" w:rsidRDefault="00AF34E9" w:rsidP="00AF34E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3B8B">
              <w:rPr>
                <w:rFonts w:ascii="Times New Roman" w:eastAsia="Times New Roman" w:hAnsi="Times New Roman"/>
                <w:sz w:val="24"/>
                <w:szCs w:val="24"/>
              </w:rPr>
              <w:t>,,</w:t>
            </w:r>
            <w:r w:rsidRPr="00A4539B">
              <w:rPr>
                <w:rFonts w:ascii="Times New Roman" w:eastAsia="Times New Roman" w:hAnsi="Times New Roman"/>
                <w:sz w:val="24"/>
                <w:szCs w:val="24"/>
              </w:rPr>
              <w:t>Să fim mai buni cu semenii noştrii pregătindu-ne sufleteşte pentru</w:t>
            </w:r>
            <w:r w:rsidRPr="00EE3B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4539B">
              <w:rPr>
                <w:rFonts w:ascii="Times New Roman" w:eastAsia="Times New Roman" w:hAnsi="Times New Roman"/>
                <w:sz w:val="24"/>
                <w:szCs w:val="24"/>
              </w:rPr>
              <w:t>întâmpinarea Sfintelor Paşti</w:t>
            </w:r>
            <w:r w:rsidRPr="00EE3B8B">
              <w:rPr>
                <w:rFonts w:ascii="Times New Roman" w:eastAsia="Times New Roman" w:hAnsi="Times New Roman"/>
                <w:sz w:val="24"/>
                <w:szCs w:val="24"/>
              </w:rPr>
              <w:t>!”</w:t>
            </w:r>
          </w:p>
          <w:p w:rsidR="00D329BA" w:rsidRPr="0063012D" w:rsidRDefault="00D329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9BA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PREDOIANU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RODICA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0C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AF34E9" w:rsidRDefault="00AF34E9" w:rsidP="00AF34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4E9">
              <w:rPr>
                <w:rFonts w:ascii="Times New Roman" w:hAnsi="Times New Roman"/>
                <w:sz w:val="24"/>
                <w:szCs w:val="24"/>
              </w:rPr>
              <w:t xml:space="preserve">8-10-  </w:t>
            </w:r>
          </w:p>
          <w:p w:rsidR="00AF34E9" w:rsidRPr="00AF34E9" w:rsidRDefault="00AF34E9" w:rsidP="00AF34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4E9">
              <w:rPr>
                <w:rFonts w:ascii="Times New Roman" w:hAnsi="Times New Roman"/>
                <w:sz w:val="24"/>
                <w:szCs w:val="24"/>
              </w:rPr>
              <w:lastRenderedPageBreak/>
              <w:t>Clubul de lectură</w:t>
            </w:r>
          </w:p>
          <w:p w:rsidR="00D329BA" w:rsidRPr="0063012D" w:rsidRDefault="00AF34E9" w:rsidP="00AF34E9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34E9">
              <w:rPr>
                <w:rFonts w:ascii="Times New Roman" w:hAnsi="Times New Roman"/>
                <w:sz w:val="24"/>
                <w:szCs w:val="24"/>
              </w:rPr>
              <w:t>10-12 -  Paşii de horă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F34E9" w:rsidP="00AF34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8-11</w:t>
            </w:r>
          </w:p>
          <w:p w:rsidR="00AF34E9" w:rsidRDefault="00AF34E9" w:rsidP="00AF34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Activitate ecologică</w:t>
            </w:r>
          </w:p>
          <w:p w:rsidR="00AF34E9" w:rsidRDefault="00AF34E9" w:rsidP="00AF34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-să ajute la plantarea de flori şi arbuşti;</w:t>
            </w:r>
          </w:p>
          <w:p w:rsidR="00AF34E9" w:rsidRDefault="00AF34E9" w:rsidP="00AF34E9">
            <w:pPr>
              <w:tabs>
                <w:tab w:val="center" w:pos="48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-realizarea de compoziţii aplicative diverse cu mesaje ECO;</w:t>
            </w:r>
          </w:p>
          <w:p w:rsidR="00AF34E9" w:rsidRDefault="00AF34E9" w:rsidP="00AF34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organizarea unor  jocuri şi concursuri pe teme ecologice.</w:t>
            </w:r>
          </w:p>
          <w:p w:rsidR="00D329BA" w:rsidRPr="0063012D" w:rsidRDefault="00AF34E9" w:rsidP="00AF34E9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11-12Pictură de icoane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AF34E9" w:rsidRDefault="00AF34E9" w:rsidP="00AF34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4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8-11-Vizită la Muzeul </w:t>
            </w:r>
            <w:r w:rsidRPr="00AF34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Orăştie, Biblioteca </w:t>
            </w:r>
          </w:p>
          <w:p w:rsidR="00AF34E9" w:rsidRPr="00AF34E9" w:rsidRDefault="00AF34E9" w:rsidP="00AF34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29BA" w:rsidRPr="00AF34E9" w:rsidRDefault="00AF34E9" w:rsidP="00AF34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4E9">
              <w:rPr>
                <w:rFonts w:ascii="Times New Roman" w:hAnsi="Times New Roman"/>
                <w:sz w:val="24"/>
                <w:szCs w:val="24"/>
              </w:rPr>
              <w:t>11-12 –Competiţii sportive</w:t>
            </w:r>
          </w:p>
          <w:p w:rsidR="00AF34E9" w:rsidRPr="0063012D" w:rsidRDefault="00AF34E9" w:rsidP="00AF3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E9">
              <w:rPr>
                <w:rFonts w:ascii="Times New Roman" w:hAnsi="Times New Roman"/>
                <w:sz w:val="24"/>
                <w:szCs w:val="24"/>
              </w:rPr>
              <w:t>STROIA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F34E9" w:rsidP="00AF34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8-11-Prelucrarea </w:t>
            </w:r>
            <w:r>
              <w:rPr>
                <w:sz w:val="24"/>
                <w:szCs w:val="24"/>
              </w:rPr>
              <w:lastRenderedPageBreak/>
              <w:t>normelor de circulaţie rutieră</w:t>
            </w:r>
          </w:p>
          <w:p w:rsidR="00AF34E9" w:rsidRDefault="00AF34E9" w:rsidP="00AF34E9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11-12-învăţărea unor cântece în limba engleză</w:t>
            </w:r>
          </w:p>
          <w:p w:rsidR="00D329BA" w:rsidRPr="0063012D" w:rsidRDefault="00D329B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AF34E9" w:rsidRDefault="00AF34E9" w:rsidP="00AF34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4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8-10 Decoraţiuni de </w:t>
            </w:r>
            <w:r w:rsidRPr="00AF34E9">
              <w:rPr>
                <w:rFonts w:ascii="Times New Roman" w:hAnsi="Times New Roman"/>
                <w:sz w:val="24"/>
                <w:szCs w:val="24"/>
              </w:rPr>
              <w:lastRenderedPageBreak/>
              <w:t>Paști Ouă</w:t>
            </w:r>
          </w:p>
          <w:p w:rsidR="00D329BA" w:rsidRPr="0063012D" w:rsidRDefault="00AF34E9" w:rsidP="00AF34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E9">
              <w:rPr>
                <w:rFonts w:ascii="Times New Roman" w:hAnsi="Times New Roman"/>
                <w:sz w:val="24"/>
                <w:szCs w:val="24"/>
              </w:rPr>
              <w:t>10-11  competiţii sportive</w:t>
            </w:r>
          </w:p>
        </w:tc>
      </w:tr>
      <w:tr w:rsidR="00D329BA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D329BA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Default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PASC MIHAELA</w:t>
            </w:r>
          </w:p>
          <w:p w:rsidR="007D4AC0" w:rsidRPr="0063012D" w:rsidRDefault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PICUS DANIELA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BA" w:rsidRPr="0063012D" w:rsidRDefault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 STEP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Default="007D4AC0" w:rsidP="007D4AC0">
            <w:r>
              <w:t>8.00-12.00</w:t>
            </w:r>
          </w:p>
          <w:p w:rsidR="00D329BA" w:rsidRPr="0063012D" w:rsidRDefault="007D4AC0" w:rsidP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t>Jocuri distractive(puzzle, sah,etc.)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Default="007D4AC0" w:rsidP="007D4AC0">
            <w:r>
              <w:t>8.00-12.00</w:t>
            </w:r>
          </w:p>
          <w:p w:rsidR="00D329BA" w:rsidRPr="0063012D" w:rsidRDefault="007D4AC0" w:rsidP="007D4AC0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t>Vizita la muzeul din localitate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Default="007D4AC0" w:rsidP="007D4AC0">
            <w:r>
              <w:t>8.00-10.00</w:t>
            </w:r>
          </w:p>
          <w:p w:rsidR="007D4AC0" w:rsidRDefault="007D4AC0" w:rsidP="007D4AC0">
            <w:r>
              <w:t>,,Pastele la romani”-incondeierea oualor</w:t>
            </w:r>
          </w:p>
          <w:p w:rsidR="007D4AC0" w:rsidRDefault="007D4AC0" w:rsidP="007D4AC0">
            <w:r>
              <w:t>10.00-12.00</w:t>
            </w:r>
          </w:p>
          <w:p w:rsidR="00D329BA" w:rsidRPr="007D4AC0" w:rsidRDefault="007D4AC0" w:rsidP="007D4AC0">
            <w:r>
              <w:t>Ed.fizica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Default="007D4AC0" w:rsidP="007D4AC0">
            <w:r>
              <w:t>8.00-12.00</w:t>
            </w:r>
          </w:p>
          <w:p w:rsidR="007D4AC0" w:rsidRDefault="007D4AC0" w:rsidP="007D4AC0">
            <w:r>
              <w:t>Activitati recreative(gimnastica,dans modern)</w:t>
            </w:r>
          </w:p>
          <w:p w:rsidR="00D329BA" w:rsidRPr="0063012D" w:rsidRDefault="007D4AC0" w:rsidP="007D4A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Limba engleza(activitate de Paste)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C0" w:rsidRDefault="007D4AC0" w:rsidP="007D4AC0">
            <w:r>
              <w:t>8.00-12.00</w:t>
            </w:r>
          </w:p>
          <w:p w:rsidR="00D329BA" w:rsidRPr="0063012D" w:rsidRDefault="007D4AC0" w:rsidP="007D4A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Karaoke</w:t>
            </w:r>
          </w:p>
        </w:tc>
      </w:tr>
      <w:tr w:rsidR="00AA0B96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6" w:rsidRPr="0063012D" w:rsidRDefault="00AA0B96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6" w:rsidRDefault="00AA0B96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IRIMIE MIHAELA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6" w:rsidRDefault="00AA0B96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 GARA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F8" w:rsidRDefault="00237DF8" w:rsidP="00237DF8">
            <w:r>
              <w:t>8-10 Sa incepem saptamana cu o lectura</w:t>
            </w:r>
          </w:p>
          <w:p w:rsidR="00AA0B96" w:rsidRDefault="00237DF8" w:rsidP="00237DF8">
            <w:r>
              <w:t>10-12 Jocuri in curtea scolii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F8" w:rsidRDefault="00237DF8" w:rsidP="00237DF8">
            <w:r>
              <w:t>8-10 Activitati sportive</w:t>
            </w:r>
          </w:p>
          <w:p w:rsidR="00237DF8" w:rsidRDefault="00237DF8" w:rsidP="00237DF8">
            <w:r>
              <w:t>CHIRA SORIN</w:t>
            </w:r>
          </w:p>
          <w:p w:rsidR="00AA0B96" w:rsidRDefault="00237DF8" w:rsidP="00237DF8">
            <w:r>
              <w:t>10-12 Confectionare felicitari pentru Paste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F8" w:rsidRDefault="00237DF8" w:rsidP="00237DF8">
            <w:r>
              <w:t>8-10 Vizionare filme educative</w:t>
            </w:r>
          </w:p>
          <w:p w:rsidR="00AA0B96" w:rsidRDefault="00237DF8" w:rsidP="00237DF8">
            <w:r>
              <w:t>10-12 Pelerin in orasul meu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F8" w:rsidRDefault="00237DF8" w:rsidP="00237DF8">
            <w:r>
              <w:t>8-10 Artistii plastici</w:t>
            </w:r>
          </w:p>
          <w:p w:rsidR="00AA0B96" w:rsidRDefault="00237DF8" w:rsidP="00237DF8">
            <w:r>
              <w:t>10-12 Confectionare obiecte pentru Paste</w:t>
            </w:r>
          </w:p>
          <w:p w:rsidR="00237DF8" w:rsidRDefault="00237DF8" w:rsidP="00237DF8">
            <w:r>
              <w:t>NEDEL DIANA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F8" w:rsidRDefault="00237DF8" w:rsidP="00237DF8">
            <w:r>
              <w:t>8-12 Sa descoperim frumusetile naturii</w:t>
            </w:r>
          </w:p>
          <w:p w:rsidR="00AA0B96" w:rsidRDefault="00237DF8" w:rsidP="00237DF8">
            <w:r>
              <w:t>Plimbare in natura</w:t>
            </w:r>
          </w:p>
        </w:tc>
      </w:tr>
      <w:tr w:rsidR="00AF34E9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BURZA VILIAM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F34E9" w:rsidP="00AF34E9">
            <w:pPr>
              <w:rPr>
                <w:b/>
                <w:sz w:val="20"/>
                <w:szCs w:val="20"/>
                <w:lang w:val="it-IT"/>
              </w:rPr>
            </w:pPr>
            <w:r w:rsidRPr="00686A77">
              <w:rPr>
                <w:b/>
                <w:sz w:val="20"/>
                <w:szCs w:val="20"/>
                <w:lang w:val="it-IT"/>
              </w:rPr>
              <w:t>“ Cel mai bun POVESTITOR/ RECITATOR”</w:t>
            </w:r>
          </w:p>
          <w:p w:rsidR="00AF34E9" w:rsidRPr="00686A77" w:rsidRDefault="00AF34E9" w:rsidP="00AF34E9">
            <w:pPr>
              <w:rPr>
                <w:sz w:val="20"/>
                <w:szCs w:val="20"/>
              </w:rPr>
            </w:pPr>
            <w:r w:rsidRPr="00686A77">
              <w:rPr>
                <w:sz w:val="20"/>
                <w:szCs w:val="20"/>
                <w:lang w:val="it-IT"/>
              </w:rPr>
              <w:t>-prezentarea unor pove</w:t>
            </w:r>
            <w:r w:rsidRPr="00686A77">
              <w:rPr>
                <w:sz w:val="20"/>
                <w:szCs w:val="20"/>
              </w:rPr>
              <w:t>şti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it-IT"/>
              </w:rPr>
            </w:pPr>
            <w:r w:rsidRPr="00686A77">
              <w:rPr>
                <w:sz w:val="20"/>
                <w:szCs w:val="20"/>
                <w:lang w:val="it-IT"/>
              </w:rPr>
              <w:t xml:space="preserve">-realizarea, prin desen, a unor scene din lecturile </w:t>
            </w:r>
            <w:r w:rsidRPr="00686A77">
              <w:rPr>
                <w:sz w:val="20"/>
                <w:szCs w:val="20"/>
                <w:lang w:val="it-IT"/>
              </w:rPr>
              <w:lastRenderedPageBreak/>
              <w:t>îndrăgite( 1 h);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it-IT"/>
              </w:rPr>
            </w:pPr>
            <w:r w:rsidRPr="00686A77">
              <w:rPr>
                <w:sz w:val="20"/>
                <w:szCs w:val="20"/>
                <w:lang w:val="it-IT"/>
              </w:rPr>
              <w:t>- joc de rol( 2 h)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it-I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F34E9" w:rsidP="00AF34E9">
            <w:pPr>
              <w:rPr>
                <w:b/>
                <w:sz w:val="20"/>
                <w:szCs w:val="20"/>
                <w:lang w:val="it-IT"/>
              </w:rPr>
            </w:pPr>
            <w:r w:rsidRPr="00686A77">
              <w:rPr>
                <w:b/>
                <w:sz w:val="20"/>
                <w:szCs w:val="20"/>
                <w:lang w:val="it-IT"/>
              </w:rPr>
              <w:lastRenderedPageBreak/>
              <w:t>“ Bine-ai venit, PRIMAVARĂ !”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it-IT"/>
              </w:rPr>
            </w:pPr>
            <w:r w:rsidRPr="00686A77">
              <w:rPr>
                <w:sz w:val="20"/>
                <w:szCs w:val="20"/>
                <w:lang w:val="it-IT"/>
              </w:rPr>
              <w:t>-realizare de colaje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it-IT"/>
              </w:rPr>
            </w:pPr>
            <w:r w:rsidRPr="00686A77">
              <w:rPr>
                <w:sz w:val="20"/>
                <w:szCs w:val="20"/>
                <w:lang w:val="it-IT"/>
              </w:rPr>
              <w:t>-pictură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it-IT"/>
              </w:rPr>
            </w:pPr>
            <w:r w:rsidRPr="00686A77">
              <w:rPr>
                <w:sz w:val="20"/>
                <w:szCs w:val="20"/>
                <w:lang w:val="it-IT"/>
              </w:rPr>
              <w:t>-expoziţie cu lucrările reprezentative</w:t>
            </w:r>
          </w:p>
          <w:p w:rsidR="00AF34E9" w:rsidRPr="0063012D" w:rsidRDefault="00AF34E9" w:rsidP="00AF34E9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F34E9" w:rsidP="00AF34E9">
            <w:pPr>
              <w:rPr>
                <w:b/>
                <w:sz w:val="20"/>
                <w:szCs w:val="20"/>
                <w:lang w:val="it-IT"/>
              </w:rPr>
            </w:pPr>
            <w:r w:rsidRPr="00686A77">
              <w:rPr>
                <w:b/>
                <w:sz w:val="20"/>
                <w:szCs w:val="20"/>
                <w:lang w:val="it-IT"/>
              </w:rPr>
              <w:t xml:space="preserve">“ SĂ TRĂIM 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Pr="00686A77">
              <w:rPr>
                <w:b/>
                <w:sz w:val="20"/>
                <w:szCs w:val="20"/>
                <w:lang w:val="it-IT"/>
              </w:rPr>
              <w:t>ÎNTR-</w:t>
            </w:r>
            <w:r>
              <w:rPr>
                <w:b/>
                <w:sz w:val="20"/>
                <w:szCs w:val="20"/>
                <w:lang w:val="it-IT"/>
              </w:rPr>
              <w:t>UN</w:t>
            </w:r>
            <w:r w:rsidRPr="00686A77">
              <w:rPr>
                <w:b/>
                <w:sz w:val="20"/>
                <w:szCs w:val="20"/>
                <w:lang w:val="it-IT"/>
              </w:rPr>
              <w:t xml:space="preserve"> MEDIU S</w:t>
            </w:r>
            <w:smartTag w:uri="urn:schemas-microsoft-com:office:smarttags" w:element="stockticker">
              <w:r w:rsidRPr="00686A77">
                <w:rPr>
                  <w:b/>
                  <w:sz w:val="20"/>
                  <w:szCs w:val="20"/>
                  <w:lang w:val="it-IT"/>
                </w:rPr>
                <w:t>ANAT</w:t>
              </w:r>
            </w:smartTag>
            <w:r w:rsidRPr="00686A77">
              <w:rPr>
                <w:b/>
                <w:sz w:val="20"/>
                <w:szCs w:val="20"/>
                <w:lang w:val="it-IT"/>
              </w:rPr>
              <w:t>OS !”</w:t>
            </w:r>
          </w:p>
          <w:p w:rsidR="00AF34E9" w:rsidRPr="00686A77" w:rsidRDefault="00AF34E9" w:rsidP="00AF34E9">
            <w:pPr>
              <w:rPr>
                <w:sz w:val="20"/>
                <w:szCs w:val="20"/>
              </w:rPr>
            </w:pPr>
            <w:r w:rsidRPr="00686A77">
              <w:rPr>
                <w:sz w:val="20"/>
                <w:szCs w:val="20"/>
              </w:rPr>
              <w:t>-prezentare Power Point( aspecte pozitive/ negative 1 h);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pt-BR"/>
              </w:rPr>
            </w:pPr>
            <w:r w:rsidRPr="00686A77">
              <w:rPr>
                <w:sz w:val="20"/>
                <w:szCs w:val="20"/>
                <w:lang w:val="it-IT"/>
              </w:rPr>
              <w:t>- vizita in parcul oraşului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pt-BR"/>
              </w:rPr>
            </w:pPr>
            <w:r w:rsidRPr="00686A77">
              <w:rPr>
                <w:sz w:val="20"/>
                <w:szCs w:val="20"/>
                <w:lang w:val="pt-BR"/>
              </w:rPr>
              <w:t xml:space="preserve">-ecologizarea </w:t>
            </w:r>
            <w:r w:rsidRPr="00686A77">
              <w:rPr>
                <w:sz w:val="20"/>
                <w:szCs w:val="20"/>
                <w:lang w:val="pt-BR"/>
              </w:rPr>
              <w:lastRenderedPageBreak/>
              <w:t>împrejurimilor/</w:t>
            </w:r>
            <w:r>
              <w:rPr>
                <w:sz w:val="20"/>
                <w:szCs w:val="20"/>
                <w:lang w:val="pt-BR"/>
              </w:rPr>
              <w:t>-</w:t>
            </w:r>
            <w:r w:rsidRPr="00686A77">
              <w:rPr>
                <w:sz w:val="20"/>
                <w:szCs w:val="20"/>
                <w:lang w:val="pt-BR"/>
              </w:rPr>
              <w:t xml:space="preserve"> plantare </w:t>
            </w:r>
          </w:p>
          <w:p w:rsidR="00AF34E9" w:rsidRPr="0063012D" w:rsidRDefault="00AF34E9" w:rsidP="00AF3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F34E9" w:rsidP="00AF34E9">
            <w:pPr>
              <w:rPr>
                <w:sz w:val="20"/>
                <w:szCs w:val="20"/>
                <w:lang w:val="it-IT"/>
              </w:rPr>
            </w:pPr>
            <w:r w:rsidRPr="00686A77">
              <w:rPr>
                <w:b/>
                <w:sz w:val="20"/>
                <w:szCs w:val="20"/>
                <w:lang w:val="it-IT"/>
              </w:rPr>
              <w:lastRenderedPageBreak/>
              <w:t>TRADIŢII PASCALE</w:t>
            </w:r>
            <w:r w:rsidRPr="00686A77">
              <w:rPr>
                <w:sz w:val="20"/>
                <w:szCs w:val="20"/>
                <w:lang w:val="it-IT"/>
              </w:rPr>
              <w:t xml:space="preserve"> 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it-IT"/>
              </w:rPr>
            </w:pPr>
            <w:r w:rsidRPr="00686A77">
              <w:rPr>
                <w:sz w:val="20"/>
                <w:szCs w:val="20"/>
                <w:lang w:val="it-IT"/>
              </w:rPr>
              <w:t>-decorare ouă ( 2 h)</w:t>
            </w:r>
          </w:p>
          <w:p w:rsidR="00AF34E9" w:rsidRDefault="00AF34E9" w:rsidP="00AF34E9">
            <w:pPr>
              <w:spacing w:line="240" w:lineRule="auto"/>
              <w:jc w:val="both"/>
              <w:rPr>
                <w:sz w:val="20"/>
                <w:szCs w:val="20"/>
                <w:lang w:val="it-IT"/>
              </w:rPr>
            </w:pPr>
            <w:r w:rsidRPr="00686A77">
              <w:rPr>
                <w:b/>
                <w:sz w:val="20"/>
                <w:szCs w:val="20"/>
                <w:lang w:val="it-IT"/>
              </w:rPr>
              <w:t>-</w:t>
            </w:r>
            <w:r w:rsidRPr="00686A77">
              <w:rPr>
                <w:sz w:val="20"/>
                <w:szCs w:val="20"/>
                <w:lang w:val="it-IT"/>
              </w:rPr>
              <w:t>arajamente de Paşti</w:t>
            </w:r>
          </w:p>
          <w:p w:rsidR="00AF34E9" w:rsidRDefault="00AF34E9" w:rsidP="00AF34E9">
            <w:pPr>
              <w:spacing w:line="240" w:lineRule="auto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GRUMEZA C</w:t>
            </w:r>
          </w:p>
          <w:p w:rsidR="00AF34E9" w:rsidRPr="0063012D" w:rsidRDefault="00AF34E9" w:rsidP="00AF34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0"/>
                <w:szCs w:val="20"/>
                <w:lang w:val="it-IT"/>
              </w:rPr>
              <w:t>CINDEA MALINA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86A77" w:rsidRDefault="00AF34E9" w:rsidP="00AF34E9">
            <w:pPr>
              <w:rPr>
                <w:sz w:val="20"/>
                <w:szCs w:val="20"/>
                <w:lang w:val="pt-BR"/>
              </w:rPr>
            </w:pPr>
            <w:r w:rsidRPr="00686A77">
              <w:rPr>
                <w:b/>
                <w:sz w:val="20"/>
                <w:szCs w:val="20"/>
                <w:lang w:val="it-IT"/>
              </w:rPr>
              <w:t>CARNAVALUL PRIMĂVERII</w:t>
            </w:r>
            <w:r w:rsidRPr="00686A77">
              <w:rPr>
                <w:sz w:val="20"/>
                <w:szCs w:val="20"/>
                <w:lang w:val="pt-BR"/>
              </w:rPr>
              <w:t xml:space="preserve"> -prezentare costumaţii ( 2 h)</w:t>
            </w:r>
          </w:p>
          <w:p w:rsidR="00AF34E9" w:rsidRPr="00686A77" w:rsidRDefault="00AF34E9" w:rsidP="00AF34E9">
            <w:pPr>
              <w:rPr>
                <w:sz w:val="20"/>
                <w:szCs w:val="20"/>
                <w:lang w:val="pt-BR"/>
              </w:rPr>
            </w:pPr>
            <w:r w:rsidRPr="00686A77">
              <w:rPr>
                <w:sz w:val="20"/>
                <w:szCs w:val="20"/>
                <w:lang w:val="pt-BR"/>
              </w:rPr>
              <w:t>-cântec, joc( 2 h)</w:t>
            </w:r>
          </w:p>
          <w:p w:rsidR="00AA0B96" w:rsidRDefault="00AA0B96" w:rsidP="00AF3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B96" w:rsidRPr="00AA0B96" w:rsidRDefault="00AA0B96" w:rsidP="00AA0B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B96" w:rsidRDefault="00AA0B96" w:rsidP="00AA0B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B96" w:rsidRDefault="00AA0B96" w:rsidP="00AA0B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4E9" w:rsidRDefault="00AF34E9" w:rsidP="00AA0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B96" w:rsidRDefault="00AA0B96" w:rsidP="00AA0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B96" w:rsidRDefault="00AA0B96" w:rsidP="00AA0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B96" w:rsidRPr="00AA0B96" w:rsidRDefault="00AA0B96" w:rsidP="00AA0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E9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10</w:t>
            </w:r>
          </w:p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PASCU LORENA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1B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F34E9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Salata de fructe</w:t>
            </w:r>
          </w:p>
          <w:p w:rsidR="00AF34E9" w:rsidRDefault="00AF34E9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34E9" w:rsidRDefault="00AF34E9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10-12 Desene in creion </w:t>
            </w:r>
          </w:p>
          <w:p w:rsidR="00AF34E9" w:rsidRPr="0063012D" w:rsidRDefault="00AF34E9" w:rsidP="00AA0B96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5A17">
              <w:rPr>
                <w:rFonts w:ascii="Times New Roman" w:hAnsi="Times New Roman"/>
              </w:rPr>
              <w:t>(ce este sanatos/ce este nesanatos)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F34E9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Vizitarea muzeului</w:t>
            </w:r>
          </w:p>
          <w:p w:rsidR="00AF34E9" w:rsidRPr="0063012D" w:rsidRDefault="00AF34E9" w:rsidP="00AA0B96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 Turul orasului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3A3EC2" w:rsidRDefault="00AF34E9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8-11 Cross </w:t>
            </w:r>
          </w:p>
          <w:p w:rsidR="00AF34E9" w:rsidRPr="003A3EC2" w:rsidRDefault="00AF34E9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34E9" w:rsidRDefault="00AF34E9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EC2">
              <w:rPr>
                <w:rFonts w:ascii="Times New Roman" w:hAnsi="Times New Roman"/>
                <w:color w:val="000000"/>
                <w:sz w:val="24"/>
                <w:szCs w:val="24"/>
              </w:rPr>
              <w:t>11-12 Desene de Paste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STROIA D</w:t>
            </w:r>
          </w:p>
          <w:p w:rsidR="00AA0B96" w:rsidRPr="0063012D" w:rsidRDefault="00AA0B96" w:rsidP="00AA0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RADAC O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Cunoasterea obiceiurilor populare din zona Orastiei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 – Desene cu creioane colorate</w:t>
            </w:r>
          </w:p>
          <w:p w:rsidR="00AF34E9" w:rsidRPr="0063012D" w:rsidRDefault="00AA0B96" w:rsidP="00AA0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 Portul popular din zona Orastiei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A0B96" w:rsidP="00AA0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 Job shadow day</w:t>
            </w:r>
          </w:p>
        </w:tc>
      </w:tr>
      <w:tr w:rsidR="00AF34E9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SFART</w:t>
            </w:r>
          </w:p>
          <w:p w:rsidR="00AF34E9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ANISOARA</w:t>
            </w:r>
          </w:p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VALEAN CORINA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STEP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8 -10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  PREGĂTIM  DE SĂRBĂTOARE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(amenajarea sălii de clasă cu lucrări de Paști)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</w:t>
            </w:r>
          </w:p>
          <w:p w:rsidR="00AF34E9" w:rsidRPr="0063012D" w:rsidRDefault="00AA0B96" w:rsidP="00AA0B96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PROF. RĂDAC ODET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8- 10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ORAȘUL MEU NATAL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 PAS PRIN ORĂȘTIE</w:t>
            </w:r>
          </w:p>
          <w:p w:rsidR="00AF34E9" w:rsidRPr="0063012D" w:rsidRDefault="00AA0B96" w:rsidP="00AA0B96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(drumeție)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6" w:rsidRPr="005B4C66" w:rsidRDefault="00AA0B96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66">
              <w:rPr>
                <w:rFonts w:ascii="Times New Roman" w:hAnsi="Times New Roman"/>
                <w:color w:val="000000"/>
                <w:sz w:val="24"/>
                <w:szCs w:val="24"/>
              </w:rPr>
              <w:t>8 - 9</w:t>
            </w:r>
          </w:p>
          <w:p w:rsidR="00AA0B96" w:rsidRPr="005B4C66" w:rsidRDefault="00AA0B96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66">
              <w:rPr>
                <w:rFonts w:ascii="Times New Roman" w:hAnsi="Times New Roman"/>
                <w:color w:val="000000"/>
                <w:sz w:val="24"/>
                <w:szCs w:val="24"/>
              </w:rPr>
              <w:t>PÂINEA NOASTRĂ CEA DE TOATE ZILELE</w:t>
            </w:r>
          </w:p>
          <w:p w:rsidR="00AA0B96" w:rsidRPr="005B4C66" w:rsidRDefault="00AA0B96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(activitate frontală)</w:t>
            </w:r>
          </w:p>
          <w:p w:rsidR="00AA0B96" w:rsidRPr="005B4C66" w:rsidRDefault="00AA0B96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A0B96" w:rsidRPr="005B4C66" w:rsidRDefault="00AA0B96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66">
              <w:rPr>
                <w:rFonts w:ascii="Times New Roman" w:hAnsi="Times New Roman"/>
                <w:color w:val="000000"/>
                <w:sz w:val="24"/>
                <w:szCs w:val="24"/>
              </w:rPr>
              <w:t>9-12</w:t>
            </w:r>
          </w:p>
          <w:p w:rsidR="00AA0B96" w:rsidRPr="005B4C66" w:rsidRDefault="00AA0B96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66">
              <w:rPr>
                <w:rFonts w:ascii="Times New Roman" w:hAnsi="Times New Roman"/>
                <w:color w:val="000000"/>
                <w:sz w:val="24"/>
                <w:szCs w:val="24"/>
              </w:rPr>
              <w:t>PE DRUMUL PÂINII</w:t>
            </w:r>
          </w:p>
          <w:p w:rsidR="00AA0B96" w:rsidRPr="005B4C66" w:rsidRDefault="00AA0B96" w:rsidP="00AA0B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66">
              <w:rPr>
                <w:rFonts w:ascii="Times New Roman" w:hAnsi="Times New Roman"/>
                <w:color w:val="000000"/>
                <w:sz w:val="24"/>
                <w:szCs w:val="24"/>
              </w:rPr>
              <w:t>(vizitarea Morii Cetate, brutăriei, unui magazin de desfacere)</w:t>
            </w:r>
          </w:p>
          <w:p w:rsidR="00AF34E9" w:rsidRPr="0063012D" w:rsidRDefault="00AF34E9" w:rsidP="00AF3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SUNT CEEA CE MANÂNC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(activitate despre obiceiurile alimentare)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CHIRA SORIN</w:t>
            </w:r>
          </w:p>
          <w:p w:rsidR="00AF34E9" w:rsidRPr="0063012D" w:rsidRDefault="00AF34E9" w:rsidP="00AF34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 POT FACE DOUĂ MÂINI DIBACE</w:t>
            </w:r>
          </w:p>
          <w:p w:rsidR="00AA0B96" w:rsidRDefault="00AA0B96" w:rsidP="00AA0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(activitate practică)</w:t>
            </w:r>
          </w:p>
          <w:p w:rsidR="00AF34E9" w:rsidRPr="0063012D" w:rsidRDefault="00AF34E9" w:rsidP="00AF3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E9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A0B96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VUCEA ALINA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A0B96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Default="009A2615" w:rsidP="009A261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Carnavalul florilor</w:t>
            </w:r>
          </w:p>
          <w:p w:rsidR="009A2615" w:rsidRDefault="009A2615" w:rsidP="009A261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8-10: activităţi pe ateliere de lucru: educaţie plastică şi abilităţi practice</w:t>
            </w:r>
          </w:p>
          <w:p w:rsidR="00AF34E9" w:rsidRDefault="009A2615" w:rsidP="009A261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10-12: învăţarea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unor cântece de primăvară</w:t>
            </w:r>
          </w:p>
          <w:p w:rsidR="009A2615" w:rsidRPr="0063012D" w:rsidRDefault="009A2615" w:rsidP="009A2615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Default="009A2615" w:rsidP="009A261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Să ne cunoaştem oraşul!</w:t>
            </w:r>
          </w:p>
          <w:p w:rsidR="00AF34E9" w:rsidRPr="0063012D" w:rsidRDefault="009A2615" w:rsidP="009A2615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8-12: Vizitarea unor instituţii din oraş: muzeu, bibliotecă, biserică, pompieri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Default="009A2615" w:rsidP="009A261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Minte sănătoasă în corp sănătos</w:t>
            </w:r>
          </w:p>
          <w:p w:rsidR="009A2615" w:rsidRDefault="009A2615" w:rsidP="009A261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8-10: „Să ne hrănim inteligent!”</w:t>
            </w:r>
          </w:p>
          <w:p w:rsidR="009A2615" w:rsidRDefault="009A2615" w:rsidP="009A261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-prepararea salatelor de fructe, legume</w:t>
            </w:r>
          </w:p>
          <w:p w:rsidR="009A2615" w:rsidRDefault="009A2615" w:rsidP="009A261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-discuţii cu asistenta şcolii</w:t>
            </w:r>
          </w:p>
          <w:p w:rsidR="009A2615" w:rsidRDefault="009A2615" w:rsidP="009A261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10-12: Vizionarea CD-ului „Suntem ceea ce mâncăm”</w:t>
            </w:r>
          </w:p>
          <w:p w:rsidR="00AF34E9" w:rsidRPr="0063012D" w:rsidRDefault="009A2615" w:rsidP="009A26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Concurs: „ Consumul de fructe în ochii elevilor”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Default="009A2615" w:rsidP="009A261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 floare, o viaţă de om</w:t>
            </w:r>
          </w:p>
          <w:p w:rsidR="009A2615" w:rsidRDefault="009A2615" w:rsidP="009A261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8-10: Acţiuni de ecologizare în parcul oraşului</w:t>
            </w:r>
          </w:p>
          <w:p w:rsidR="00AF34E9" w:rsidRPr="0063012D" w:rsidRDefault="009A2615" w:rsidP="009A261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10-12: Plantarea de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flori în spaţiul amenajat din faţa şcolii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Default="009A2615" w:rsidP="009A261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Job shadow day</w:t>
            </w:r>
          </w:p>
          <w:p w:rsidR="00AF34E9" w:rsidRPr="0063012D" w:rsidRDefault="009A2615" w:rsidP="009A26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8-12: Vizită la locul de muncă al părintelui</w:t>
            </w:r>
          </w:p>
        </w:tc>
      </w:tr>
      <w:tr w:rsidR="00AF34E9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A0B96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INASE</w:t>
            </w:r>
            <w:r w:rsidR="00757A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 IULIA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A0B96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2B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Pr="00077CC2" w:rsidRDefault="009A2615" w:rsidP="009A26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8 -12</w:t>
            </w:r>
          </w:p>
          <w:p w:rsidR="00AF34E9" w:rsidRPr="0063012D" w:rsidRDefault="009A2615" w:rsidP="009A2615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77CC2">
              <w:rPr>
                <w:rFonts w:ascii="Times New Roman" w:hAnsi="Times New Roman"/>
                <w:sz w:val="24"/>
                <w:szCs w:val="24"/>
              </w:rPr>
              <w:t>Cărticica mea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Default="009A2615" w:rsidP="009A26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8 -12</w:t>
            </w:r>
          </w:p>
          <w:p w:rsidR="009A2615" w:rsidRDefault="009A2615" w:rsidP="009A26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Desfăsurarea concursului ,,Comunicare si ortografie”</w:t>
            </w:r>
          </w:p>
          <w:p w:rsidR="009A2615" w:rsidRDefault="009A2615" w:rsidP="009A26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10 -12</w:t>
            </w:r>
          </w:p>
          <w:p w:rsidR="00AF34E9" w:rsidRPr="0063012D" w:rsidRDefault="009A2615" w:rsidP="009A2615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,,La pas prin Orăstie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Default="009A2615" w:rsidP="009A26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8 -12</w:t>
            </w:r>
          </w:p>
          <w:p w:rsidR="009A2615" w:rsidRDefault="009A2615" w:rsidP="009A26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,,Pe drumul pâinii” – vizită </w:t>
            </w:r>
            <w:smartTag w:uri="urn:schemas-microsoft-com:office:smarttags" w:element="PersonName">
              <w:smartTagPr>
                <w:attr w:name="ProductID" w:val="la Moara Brutăria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la Moara Brutăria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Mercurean</w:t>
            </w:r>
          </w:p>
          <w:p w:rsidR="00AF34E9" w:rsidRPr="0063012D" w:rsidRDefault="00AF34E9" w:rsidP="009A2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Default="009A2615" w:rsidP="009A261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8 -12</w:t>
            </w:r>
          </w:p>
          <w:p w:rsidR="00AF34E9" w:rsidRPr="0063012D" w:rsidRDefault="009A2615" w:rsidP="009A2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Vine iepuraşul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15" w:rsidRDefault="009A2615" w:rsidP="009A261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8 -12</w:t>
            </w:r>
          </w:p>
          <w:p w:rsidR="00AF34E9" w:rsidRPr="0063012D" w:rsidRDefault="009A2615" w:rsidP="009A2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Carnavalul primăverii</w:t>
            </w:r>
          </w:p>
        </w:tc>
      </w:tr>
      <w:tr w:rsidR="00AF34E9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F34E9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Default="00AA0B96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TAKACS</w:t>
            </w:r>
          </w:p>
          <w:p w:rsidR="00AA0B96" w:rsidRDefault="00AA0B96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AMALIA</w:t>
            </w:r>
          </w:p>
          <w:p w:rsidR="00AA0B96" w:rsidRPr="0063012D" w:rsidRDefault="00AA0B96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IONICA MONICA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E9" w:rsidRPr="0063012D" w:rsidRDefault="00AA0B96" w:rsidP="00AF34E9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STEP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</w:rPr>
              <w:t>08 – 10 –</w:t>
            </w:r>
          </w:p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  <w:u w:val="single"/>
              </w:rPr>
            </w:pPr>
            <w:r w:rsidRPr="00553176">
              <w:rPr>
                <w:rFonts w:ascii="Times New Roman" w:hAnsi="Times New Roman"/>
                <w:u w:val="single"/>
              </w:rPr>
              <w:t>Ştim să circulăm?</w:t>
            </w:r>
          </w:p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</w:rPr>
              <w:t>educaţie – rutieră</w:t>
            </w:r>
          </w:p>
          <w:p w:rsidR="00C637CC" w:rsidRPr="00553176" w:rsidRDefault="00C637CC" w:rsidP="00C637CC">
            <w:pPr>
              <w:spacing w:line="240" w:lineRule="auto"/>
              <w:ind w:right="-144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</w:rPr>
              <w:t>10 – 12</w:t>
            </w:r>
          </w:p>
          <w:p w:rsidR="00AF34E9" w:rsidRPr="0063012D" w:rsidRDefault="00C637CC" w:rsidP="00C637C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3176">
              <w:rPr>
                <w:rFonts w:ascii="Times New Roman" w:hAnsi="Times New Roman"/>
                <w:u w:val="single"/>
              </w:rPr>
              <w:t>Melodia preferată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</w:rPr>
              <w:t>08 – 10</w:t>
            </w:r>
          </w:p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  <w:u w:val="single"/>
              </w:rPr>
            </w:pPr>
            <w:r w:rsidRPr="00553176">
              <w:rPr>
                <w:rFonts w:ascii="Times New Roman" w:hAnsi="Times New Roman"/>
                <w:u w:val="single"/>
              </w:rPr>
              <w:t>Jocurile copilăriei!</w:t>
            </w:r>
          </w:p>
          <w:p w:rsidR="00C637CC" w:rsidRPr="00553176" w:rsidRDefault="00C637CC" w:rsidP="00C637CC">
            <w:pPr>
              <w:spacing w:line="240" w:lineRule="auto"/>
              <w:ind w:right="-144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</w:rPr>
              <w:t>10 – 12</w:t>
            </w:r>
          </w:p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  <w:u w:val="single"/>
              </w:rPr>
            </w:pPr>
            <w:r w:rsidRPr="00553176">
              <w:rPr>
                <w:rFonts w:ascii="Times New Roman" w:hAnsi="Times New Roman"/>
                <w:u w:val="single"/>
              </w:rPr>
              <w:t>”Orăştia-martor al istoriei”</w:t>
            </w:r>
          </w:p>
          <w:p w:rsidR="00AF34E9" w:rsidRDefault="00C637CC" w:rsidP="00C637CC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</w:rPr>
              <w:t>Excursie tematică</w:t>
            </w:r>
          </w:p>
          <w:p w:rsidR="00C637CC" w:rsidRPr="0063012D" w:rsidRDefault="00C637CC" w:rsidP="00C637C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CHIRA SORIN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</w:rPr>
              <w:t>08 – 10</w:t>
            </w:r>
          </w:p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  <w:u w:val="single"/>
              </w:rPr>
            </w:pPr>
            <w:r w:rsidRPr="00553176">
              <w:rPr>
                <w:rFonts w:ascii="Times New Roman" w:hAnsi="Times New Roman"/>
                <w:u w:val="single"/>
              </w:rPr>
              <w:t xml:space="preserve"> „Pe aripile cuvintelor”</w:t>
            </w:r>
          </w:p>
          <w:p w:rsidR="00C637CC" w:rsidRPr="00553176" w:rsidRDefault="00C637CC" w:rsidP="00C637CC">
            <w:pPr>
              <w:spacing w:line="240" w:lineRule="auto"/>
              <w:ind w:right="-144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</w:rPr>
              <w:t>10 – 12</w:t>
            </w:r>
          </w:p>
          <w:p w:rsidR="00C637CC" w:rsidRPr="00553176" w:rsidRDefault="00C637CC" w:rsidP="00C637CC">
            <w:pPr>
              <w:spacing w:line="240" w:lineRule="auto"/>
              <w:ind w:right="-144"/>
              <w:jc w:val="center"/>
              <w:rPr>
                <w:rFonts w:ascii="Times New Roman" w:hAnsi="Times New Roman"/>
                <w:u w:val="single"/>
              </w:rPr>
            </w:pPr>
            <w:r w:rsidRPr="00553176">
              <w:rPr>
                <w:rFonts w:ascii="Times New Roman" w:hAnsi="Times New Roman"/>
                <w:u w:val="single"/>
              </w:rPr>
              <w:t>PROIECT JUDEŢEAN DE PREVENIRE A SITUAŢIILOR DE URGENŢĂ</w:t>
            </w:r>
          </w:p>
          <w:p w:rsidR="00C637CC" w:rsidRPr="00553176" w:rsidRDefault="00C637CC" w:rsidP="00C637CC">
            <w:pPr>
              <w:spacing w:line="240" w:lineRule="auto"/>
              <w:ind w:right="-144"/>
              <w:jc w:val="center"/>
              <w:rPr>
                <w:rFonts w:ascii="Times New Roman" w:hAnsi="Times New Roman"/>
                <w:u w:val="single"/>
              </w:rPr>
            </w:pPr>
            <w:r w:rsidRPr="00553176">
              <w:rPr>
                <w:rFonts w:ascii="Times New Roman" w:hAnsi="Times New Roman"/>
                <w:u w:val="single"/>
              </w:rPr>
              <w:t>"Prietenii pompierilor"</w:t>
            </w:r>
          </w:p>
          <w:p w:rsidR="00AF34E9" w:rsidRPr="0063012D" w:rsidRDefault="00AF34E9" w:rsidP="00AF3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8-9</w:t>
            </w:r>
          </w:p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  <w:u w:val="single"/>
              </w:rPr>
            </w:pPr>
            <w:r w:rsidRPr="00553176">
              <w:rPr>
                <w:rFonts w:ascii="Times New Roman" w:hAnsi="Times New Roman"/>
                <w:u w:val="single"/>
              </w:rPr>
              <w:t>Desene Paint</w:t>
            </w:r>
          </w:p>
          <w:p w:rsidR="00C637CC" w:rsidRPr="00553176" w:rsidRDefault="00C637CC" w:rsidP="00C637CC">
            <w:pPr>
              <w:tabs>
                <w:tab w:val="left" w:pos="1092"/>
              </w:tabs>
              <w:spacing w:line="20" w:lineRule="atLeast"/>
              <w:ind w:right="-144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9-12</w:t>
            </w:r>
          </w:p>
          <w:p w:rsidR="00C637CC" w:rsidRPr="00553176" w:rsidRDefault="00C637CC" w:rsidP="00C637CC">
            <w:pPr>
              <w:spacing w:line="20" w:lineRule="atLeast"/>
              <w:ind w:right="-144"/>
              <w:jc w:val="center"/>
              <w:rPr>
                <w:rFonts w:ascii="Times New Roman" w:hAnsi="Times New Roman"/>
                <w:u w:val="single"/>
              </w:rPr>
            </w:pPr>
            <w:r w:rsidRPr="00553176">
              <w:rPr>
                <w:rFonts w:ascii="Times New Roman" w:hAnsi="Times New Roman"/>
                <w:u w:val="single"/>
              </w:rPr>
              <w:t>,,Să protejăm natura şi pe cei asemeni nouă!”</w:t>
            </w:r>
          </w:p>
          <w:p w:rsidR="00AF34E9" w:rsidRPr="0063012D" w:rsidRDefault="00AF34E9" w:rsidP="00AF34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553176" w:rsidRDefault="00C637CC" w:rsidP="00C637CC">
            <w:pPr>
              <w:spacing w:line="240" w:lineRule="exact"/>
              <w:ind w:right="-144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</w:rPr>
              <w:t>08 - 12</w:t>
            </w:r>
          </w:p>
          <w:p w:rsidR="00C637CC" w:rsidRPr="00553176" w:rsidRDefault="00C637CC" w:rsidP="00C637CC">
            <w:pPr>
              <w:spacing w:line="240" w:lineRule="exact"/>
              <w:ind w:right="-144"/>
              <w:jc w:val="center"/>
              <w:rPr>
                <w:rFonts w:ascii="Times New Roman" w:hAnsi="Times New Roman"/>
              </w:rPr>
            </w:pPr>
            <w:r w:rsidRPr="00553176">
              <w:rPr>
                <w:rFonts w:ascii="Times New Roman" w:hAnsi="Times New Roman"/>
                <w:u w:val="single"/>
              </w:rPr>
              <w:t>”Tradiții de Sfintele Paști</w:t>
            </w:r>
            <w:r w:rsidRPr="00553176">
              <w:rPr>
                <w:rFonts w:ascii="Times New Roman" w:hAnsi="Times New Roman"/>
              </w:rPr>
              <w:t>”</w:t>
            </w:r>
          </w:p>
          <w:p w:rsidR="00AF34E9" w:rsidRPr="0063012D" w:rsidRDefault="00AF34E9" w:rsidP="00AF3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39B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ANTAL MARIA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8-9 si10-11</w:t>
            </w:r>
          </w:p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Eroi din basme-posibile modele de viaţă</w:t>
            </w:r>
          </w:p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9-10</w:t>
            </w:r>
          </w:p>
          <w:p w:rsidR="0074339B" w:rsidRDefault="0074339B" w:rsidP="007433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Concurs matematică:,,Fii inteligent!”</w:t>
            </w:r>
          </w:p>
          <w:p w:rsidR="0074339B" w:rsidRPr="0063012D" w:rsidRDefault="0074339B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TALMACIU C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 si 10-11</w:t>
            </w:r>
          </w:p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Călătorie în lumea poveştilor</w:t>
            </w:r>
          </w:p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9-10</w:t>
            </w:r>
          </w:p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Concurs:,,Comunicare.ortografie.ro”</w:t>
            </w:r>
          </w:p>
          <w:p w:rsidR="0074339B" w:rsidRPr="0063012D" w:rsidRDefault="0074339B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8-11</w:t>
            </w:r>
          </w:p>
          <w:p w:rsidR="0074339B" w:rsidRDefault="0074339B" w:rsidP="0074339B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 întâmpinăm Paştele!</w:t>
            </w:r>
          </w:p>
          <w:p w:rsidR="0074339B" w:rsidRPr="0063012D" w:rsidRDefault="0074339B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BOTESCU G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8-11</w:t>
            </w:r>
          </w:p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,Să ştiu mai multe”</w:t>
            </w:r>
          </w:p>
          <w:p w:rsidR="0074339B" w:rsidRPr="0063012D" w:rsidRDefault="0074339B" w:rsidP="007433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8-11 </w:t>
            </w:r>
          </w:p>
          <w:p w:rsidR="0074339B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Astăzi tu dăruieşti!</w:t>
            </w:r>
          </w:p>
          <w:p w:rsidR="0074339B" w:rsidRPr="00C13C38" w:rsidRDefault="0074339B" w:rsidP="00743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NASTA SIMONA</w:t>
            </w:r>
          </w:p>
        </w:tc>
      </w:tr>
      <w:tr w:rsidR="0074339B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0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BADIU MIHAELA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3B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8 - 10</w:t>
            </w:r>
          </w:p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Desfășurarea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concursului ,, Fii inteligent la matematică”</w:t>
            </w:r>
          </w:p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– 12</w:t>
            </w:r>
          </w:p>
          <w:p w:rsidR="0074339B" w:rsidRDefault="0074339B" w:rsidP="0074339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,,Universul copilăriei ”</w:t>
            </w:r>
          </w:p>
          <w:p w:rsidR="0074339B" w:rsidRPr="0063012D" w:rsidRDefault="0074339B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GAUBERT R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 – 10</w:t>
            </w:r>
          </w:p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Desfășurarea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concursului ,,Comunicare și ortografie”</w:t>
            </w:r>
          </w:p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10 -12</w:t>
            </w:r>
          </w:p>
          <w:p w:rsidR="0074339B" w:rsidRPr="0063012D" w:rsidRDefault="0074339B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,,La pas prin Orăștie ”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 – 12 </w:t>
            </w:r>
          </w:p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,,Pe drumul pâinii”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vizită la Moara Cetății și la Brutăria Mercurean</w:t>
            </w:r>
          </w:p>
          <w:p w:rsidR="0074339B" w:rsidRPr="0063012D" w:rsidRDefault="0074339B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 – 10 </w:t>
            </w:r>
          </w:p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Micii bucătari</w:t>
            </w:r>
          </w:p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10 -12</w:t>
            </w:r>
          </w:p>
          <w:p w:rsidR="0074339B" w:rsidRPr="0063012D" w:rsidRDefault="0074339B" w:rsidP="007433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Copiii au talent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8-10</w:t>
            </w:r>
          </w:p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,,Bucuria învierii”</w:t>
            </w:r>
          </w:p>
          <w:p w:rsidR="0074339B" w:rsidRPr="0063012D" w:rsidRDefault="0074339B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39B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JUDE EMIL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3C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CC7F9E" w:rsidRDefault="0074339B" w:rsidP="007433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E">
              <w:rPr>
                <w:rFonts w:ascii="Times New Roman" w:hAnsi="Times New Roman"/>
                <w:sz w:val="24"/>
                <w:szCs w:val="24"/>
              </w:rPr>
              <w:t>Să ştiu mai multe</w:t>
            </w:r>
          </w:p>
          <w:p w:rsidR="0074339B" w:rsidRPr="00CC7F9E" w:rsidRDefault="0074339B" w:rsidP="007433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E">
              <w:rPr>
                <w:rFonts w:ascii="Times New Roman" w:hAnsi="Times New Roman"/>
                <w:sz w:val="24"/>
                <w:szCs w:val="24"/>
              </w:rPr>
              <w:t xml:space="preserve">Credinţa în viaţa mea </w:t>
            </w:r>
          </w:p>
          <w:p w:rsidR="0074339B" w:rsidRPr="00CC7F9E" w:rsidRDefault="0074339B" w:rsidP="007433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CC7F9E" w:rsidRDefault="0074339B" w:rsidP="007433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E">
              <w:rPr>
                <w:rFonts w:ascii="Times New Roman" w:hAnsi="Times New Roman"/>
                <w:sz w:val="24"/>
                <w:szCs w:val="24"/>
              </w:rPr>
              <w:t xml:space="preserve">Istoria strămoşilor </w:t>
            </w:r>
          </w:p>
          <w:p w:rsidR="0074339B" w:rsidRPr="0063012D" w:rsidRDefault="0074339B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CC7F9E" w:rsidRDefault="0074339B" w:rsidP="007433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E">
              <w:rPr>
                <w:rFonts w:ascii="Times New Roman" w:hAnsi="Times New Roman"/>
                <w:sz w:val="24"/>
                <w:szCs w:val="24"/>
              </w:rPr>
              <w:t xml:space="preserve">Credinţa în viaţa mea </w:t>
            </w:r>
          </w:p>
          <w:p w:rsidR="0074339B" w:rsidRPr="0063012D" w:rsidRDefault="0074339B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CC7F9E" w:rsidRDefault="0074339B" w:rsidP="007433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E">
              <w:rPr>
                <w:rFonts w:ascii="Times New Roman" w:hAnsi="Times New Roman"/>
                <w:sz w:val="24"/>
                <w:szCs w:val="24"/>
              </w:rPr>
              <w:t xml:space="preserve">Joc şi voie bună </w:t>
            </w:r>
          </w:p>
          <w:p w:rsidR="0074339B" w:rsidRPr="0063012D" w:rsidRDefault="0074339B" w:rsidP="007433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9E">
              <w:rPr>
                <w:rFonts w:ascii="Times New Roman" w:hAnsi="Times New Roman"/>
                <w:sz w:val="24"/>
                <w:szCs w:val="24"/>
              </w:rPr>
              <w:t>Concurs de desene pentru Paşti</w:t>
            </w:r>
          </w:p>
        </w:tc>
      </w:tr>
      <w:tr w:rsidR="0074339B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OLARESCU MARCEL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2-3 GARA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8-10: Cl</w:t>
            </w:r>
            <w:r w:rsidRPr="009A0545">
              <w:rPr>
                <w:rFonts w:ascii="Times New Roman" w:hAnsi="Times New Roman"/>
                <w:b/>
                <w:sz w:val="24"/>
                <w:szCs w:val="24"/>
              </w:rPr>
              <w:t>asa noastră cea mai frumoasă</w:t>
            </w:r>
          </w:p>
          <w:p w:rsidR="0074339B" w:rsidRPr="0063012D" w:rsidRDefault="0074339B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10-12:</w:t>
            </w:r>
            <w:r w:rsidRPr="00F12AEA">
              <w:rPr>
                <w:rFonts w:ascii="Times New Roman" w:hAnsi="Times New Roman"/>
                <w:b/>
                <w:sz w:val="24"/>
                <w:szCs w:val="24"/>
              </w:rPr>
              <w:t xml:space="preserve"> În lumea poveștilor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9A2615" w:rsidRDefault="0074339B" w:rsidP="007433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8-10: </w:t>
            </w:r>
            <w:r w:rsidRPr="00231DD0">
              <w:rPr>
                <w:rFonts w:ascii="Times New Roman" w:hAnsi="Times New Roman"/>
                <w:b/>
                <w:sz w:val="24"/>
                <w:szCs w:val="24"/>
              </w:rPr>
              <w:t>Să ne cunoastem  împrejurimile școlii !</w:t>
            </w:r>
          </w:p>
          <w:p w:rsidR="0074339B" w:rsidRDefault="0074339B" w:rsidP="007433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10-12:</w:t>
            </w:r>
            <w:r w:rsidRPr="002C31F7">
              <w:rPr>
                <w:rFonts w:ascii="Times New Roman" w:hAnsi="Times New Roman"/>
                <w:b/>
                <w:sz w:val="24"/>
                <w:szCs w:val="24"/>
              </w:rPr>
              <w:t>Micii sportivi – aer, soare și mișcare</w:t>
            </w:r>
          </w:p>
          <w:p w:rsidR="0074339B" w:rsidRPr="0063012D" w:rsidRDefault="0074339B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Pr="009A2615" w:rsidRDefault="0074339B" w:rsidP="0074339B">
            <w:pP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5692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8-10: Pictură și culoare</w:t>
            </w:r>
          </w:p>
          <w:p w:rsidR="0074339B" w:rsidRPr="00E56921" w:rsidRDefault="0074339B" w:rsidP="007433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56921">
              <w:rPr>
                <w:rFonts w:ascii="Times New Roman" w:hAnsi="Times New Roman"/>
                <w:b/>
                <w:sz w:val="24"/>
                <w:szCs w:val="24"/>
              </w:rPr>
              <w:t>10-12: Melodia preferată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6C2329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8-10: În așteptarea sărbătorilor pascale</w:t>
            </w:r>
          </w:p>
          <w:p w:rsidR="0074339B" w:rsidRDefault="0074339B" w:rsidP="0074339B">
            <w:pPr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10-12:</w:t>
            </w:r>
            <w:r w:rsidRPr="00AF63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 minte sănătoasă într-un corp sănătos</w:t>
            </w:r>
          </w:p>
          <w:p w:rsidR="0074339B" w:rsidRPr="0063012D" w:rsidRDefault="0074339B" w:rsidP="007433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9B" w:rsidRDefault="0074339B" w:rsidP="0074339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Job shadow day</w:t>
            </w:r>
          </w:p>
          <w:p w:rsidR="0074339B" w:rsidRPr="0063012D" w:rsidRDefault="0074339B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8-12: Vizită la locul de muncă al părintelui</w:t>
            </w:r>
          </w:p>
        </w:tc>
      </w:tr>
      <w:tr w:rsidR="00C637CC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FLOREA GABRIELA</w:t>
            </w:r>
          </w:p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OLAR CAMELIA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STEP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774E4E" w:rsidRDefault="00C637CC" w:rsidP="00C637C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4E4E">
              <w:rPr>
                <w:rFonts w:ascii="Times New Roman" w:hAnsi="Times New Roman"/>
                <w:b/>
                <w:sz w:val="24"/>
                <w:szCs w:val="24"/>
              </w:rPr>
              <w:t>Călătorie imaginară prin ţară”</w:t>
            </w:r>
          </w:p>
          <w:p w:rsidR="00C637CC" w:rsidRPr="00774E4E" w:rsidRDefault="00C637CC" w:rsidP="00C637CC">
            <w:pPr>
              <w:numPr>
                <w:ilvl w:val="0"/>
                <w:numId w:val="2"/>
              </w:numPr>
              <w:spacing w:line="240" w:lineRule="auto"/>
              <w:ind w:left="298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E4E">
              <w:rPr>
                <w:rFonts w:ascii="Times New Roman" w:hAnsi="Times New Roman"/>
                <w:sz w:val="24"/>
                <w:szCs w:val="24"/>
              </w:rPr>
              <w:t xml:space="preserve">Prezentarea a 5 oraşe mari ale ţării cu ajutorul unor imagini aduse de elevi; </w:t>
            </w:r>
          </w:p>
          <w:p w:rsidR="00C637CC" w:rsidRPr="00774E4E" w:rsidRDefault="00C637CC" w:rsidP="00C637CC">
            <w:pPr>
              <w:numPr>
                <w:ilvl w:val="0"/>
                <w:numId w:val="2"/>
              </w:numPr>
              <w:spacing w:line="240" w:lineRule="auto"/>
              <w:ind w:left="298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E4E">
              <w:rPr>
                <w:rFonts w:ascii="Times New Roman" w:hAnsi="Times New Roman"/>
                <w:sz w:val="24"/>
                <w:szCs w:val="24"/>
              </w:rPr>
              <w:t xml:space="preserve">Vizionarea unor slide-uri cu obiectivele turistice şi monumentele istorice din aceste </w:t>
            </w:r>
            <w:r w:rsidRPr="00774E4E">
              <w:rPr>
                <w:rFonts w:ascii="Times New Roman" w:hAnsi="Times New Roman"/>
                <w:sz w:val="24"/>
                <w:szCs w:val="24"/>
              </w:rPr>
              <w:lastRenderedPageBreak/>
              <w:t>5 oraşe</w:t>
            </w:r>
          </w:p>
          <w:p w:rsidR="00C637CC" w:rsidRPr="00774E4E" w:rsidRDefault="00C637CC" w:rsidP="00C637CC">
            <w:pPr>
              <w:numPr>
                <w:ilvl w:val="0"/>
                <w:numId w:val="2"/>
              </w:numPr>
              <w:spacing w:line="240" w:lineRule="auto"/>
              <w:ind w:left="298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E4E">
              <w:rPr>
                <w:rFonts w:ascii="Times New Roman" w:hAnsi="Times New Roman"/>
                <w:sz w:val="24"/>
                <w:szCs w:val="24"/>
              </w:rPr>
              <w:t>Realizarea unor pliante  cu oraşul preferat/Joc de orientare turistică</w:t>
            </w:r>
          </w:p>
          <w:p w:rsidR="00C637CC" w:rsidRPr="0063012D" w:rsidRDefault="00C637CC" w:rsidP="00C637C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4E4E">
              <w:rPr>
                <w:rFonts w:ascii="Times New Roman" w:hAnsi="Times New Roman"/>
                <w:sz w:val="24"/>
                <w:szCs w:val="24"/>
              </w:rPr>
              <w:t>Drumeţie în parcul oraşului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774E4E" w:rsidRDefault="00C637CC" w:rsidP="00C637C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74E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Drumul pâinii</w:t>
            </w:r>
            <w:r w:rsidRPr="00774E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”</w:t>
            </w:r>
          </w:p>
          <w:p w:rsidR="00C637CC" w:rsidRPr="00774E4E" w:rsidRDefault="00C637CC" w:rsidP="00C637CC">
            <w:pPr>
              <w:numPr>
                <w:ilvl w:val="0"/>
                <w:numId w:val="3"/>
              </w:numPr>
              <w:spacing w:line="240" w:lineRule="auto"/>
              <w:ind w:left="298" w:hanging="27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Vizit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ă la Moara Cetăţii</w:t>
            </w:r>
          </w:p>
          <w:p w:rsidR="00C637CC" w:rsidRPr="0063012D" w:rsidRDefault="00C637CC" w:rsidP="00C637C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Vizită la brutărie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774E4E" w:rsidRDefault="00C637CC" w:rsidP="00C637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4E4E">
              <w:rPr>
                <w:rFonts w:ascii="Times New Roman" w:hAnsi="Times New Roman"/>
                <w:b/>
                <w:sz w:val="24"/>
                <w:szCs w:val="24"/>
              </w:rPr>
              <w:t>„Să ne hrănim sănătos</w:t>
            </w:r>
            <w:r w:rsidRPr="00774E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”</w:t>
            </w:r>
            <w:r w:rsidRPr="00774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637CC" w:rsidRPr="00774E4E" w:rsidRDefault="00C637CC" w:rsidP="00C637CC">
            <w:pPr>
              <w:numPr>
                <w:ilvl w:val="0"/>
                <w:numId w:val="4"/>
              </w:numPr>
              <w:spacing w:line="276" w:lineRule="auto"/>
              <w:ind w:left="2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774E4E">
              <w:rPr>
                <w:rFonts w:ascii="Times New Roman" w:hAnsi="Times New Roman"/>
                <w:sz w:val="24"/>
                <w:szCs w:val="24"/>
              </w:rPr>
              <w:t xml:space="preserve">regătirea unor gustări, sandwichuri </w:t>
            </w:r>
            <w:r w:rsidRPr="00774E4E">
              <w:rPr>
                <w:sz w:val="24"/>
                <w:szCs w:val="24"/>
              </w:rPr>
              <w:t>ș</w:t>
            </w:r>
            <w:r w:rsidRPr="00774E4E">
              <w:rPr>
                <w:rFonts w:ascii="Times New Roman" w:hAnsi="Times New Roman"/>
                <w:sz w:val="24"/>
                <w:szCs w:val="24"/>
              </w:rPr>
              <w:t xml:space="preserve">i prăjituri. </w:t>
            </w:r>
          </w:p>
          <w:p w:rsidR="00C637CC" w:rsidRPr="0063012D" w:rsidRDefault="00C637CC" w:rsidP="00C637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4E">
              <w:rPr>
                <w:rFonts w:ascii="Times New Roman" w:hAnsi="Times New Roman"/>
                <w:sz w:val="24"/>
                <w:szCs w:val="24"/>
              </w:rPr>
              <w:t>Aranjarea mesei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F51160" w:rsidRDefault="00C637CC" w:rsidP="00C637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1160">
              <w:rPr>
                <w:rFonts w:ascii="Times New Roman" w:hAnsi="Times New Roman"/>
                <w:b/>
                <w:sz w:val="24"/>
                <w:szCs w:val="24"/>
              </w:rPr>
              <w:t>„Paştele la români”</w:t>
            </w:r>
          </w:p>
          <w:p w:rsidR="00C637CC" w:rsidRDefault="00C637CC" w:rsidP="00C637CC">
            <w:pPr>
              <w:numPr>
                <w:ilvl w:val="0"/>
                <w:numId w:val="5"/>
              </w:numPr>
              <w:spacing w:line="276" w:lineRule="auto"/>
              <w:ind w:left="298" w:hanging="2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Pr="00F51160">
              <w:rPr>
                <w:rFonts w:ascii="Times New Roman" w:hAnsi="Times New Roman"/>
                <w:sz w:val="24"/>
                <w:szCs w:val="24"/>
              </w:rPr>
              <w:t>izionarea unui documentar în PPT cu Sărbătoarea Paştelui;</w:t>
            </w:r>
          </w:p>
          <w:p w:rsidR="00C637CC" w:rsidRPr="0063012D" w:rsidRDefault="00C637CC" w:rsidP="00C637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F51160">
              <w:rPr>
                <w:rFonts w:ascii="Times New Roman" w:hAnsi="Times New Roman"/>
                <w:sz w:val="24"/>
                <w:szCs w:val="24"/>
              </w:rPr>
              <w:t>teliere de lucru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51160">
              <w:rPr>
                <w:rFonts w:ascii="Times New Roman" w:hAnsi="Times New Roman"/>
                <w:sz w:val="24"/>
                <w:szCs w:val="24"/>
              </w:rPr>
              <w:t>educaţie plastică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51160">
              <w:rPr>
                <w:rFonts w:ascii="Times New Roman" w:hAnsi="Times New Roman"/>
                <w:sz w:val="24"/>
                <w:szCs w:val="24"/>
              </w:rPr>
              <w:t>realizarea unor felicitari,a unor tablouri cu tematică pascală;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E9430C">
            <w:pPr>
              <w:spacing w:line="240" w:lineRule="auto"/>
              <w:rPr>
                <w:rStyle w:val="Strong"/>
                <w:rFonts w:ascii="Times New Roman" w:hAnsi="Times New Roman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sz w:val="24"/>
                <w:szCs w:val="24"/>
              </w:rPr>
              <w:t>„La locul de muncă al părinţilor”</w:t>
            </w:r>
          </w:p>
          <w:p w:rsidR="00C637CC" w:rsidRPr="00F51160" w:rsidRDefault="00C637CC" w:rsidP="00E9430C">
            <w:pPr>
              <w:numPr>
                <w:ilvl w:val="0"/>
                <w:numId w:val="6"/>
              </w:numPr>
              <w:spacing w:line="240" w:lineRule="auto"/>
              <w:ind w:left="341"/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</w:pPr>
            <w:r w:rsidRPr="00F51160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Vizi</w:t>
            </w:r>
            <w:r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tă la Forţele de Muncă, Cabinet stomatologic, Tribunal, Pompieri</w:t>
            </w:r>
          </w:p>
          <w:p w:rsidR="00C637CC" w:rsidRPr="00F51160" w:rsidRDefault="00C637CC" w:rsidP="00E943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7CC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MORAR DRAGOS</w:t>
            </w:r>
          </w:p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LASCOIU ADRIANA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A</w:t>
            </w:r>
          </w:p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STEP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Concurs ”Comunicare.ortografie.ro”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Jocuri (</w:t>
            </w:r>
            <w:r w:rsidRPr="00043FB3">
              <w:rPr>
                <w:rFonts w:ascii="Times New Roman" w:hAnsi="Times New Roman"/>
                <w:i/>
                <w:sz w:val="24"/>
                <w:szCs w:val="24"/>
              </w:rPr>
              <w:t>Recunoaște colegul, perechi sărbătorite, Continuă desenul, Șoriceii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37CC" w:rsidRPr="0063012D" w:rsidRDefault="00C637CC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Concurs ”Fii inteligent la matematică!”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37CC" w:rsidRPr="0063012D" w:rsidRDefault="00C637CC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”Focul, prieten sau dușman?”- parteneriat educațional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D6">
              <w:rPr>
                <w:rFonts w:ascii="Times New Roman" w:hAnsi="Times New Roman"/>
                <w:sz w:val="24"/>
                <w:szCs w:val="24"/>
              </w:rPr>
              <w:t>Sport și sănătate</w:t>
            </w:r>
            <w:r>
              <w:rPr>
                <w:rFonts w:ascii="Times New Roman" w:hAnsi="Times New Roman"/>
                <w:sz w:val="24"/>
                <w:szCs w:val="24"/>
              </w:rPr>
              <w:t>”-parteneriat educațional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77">
              <w:rPr>
                <w:rFonts w:ascii="Times New Roman" w:hAnsi="Times New Roman"/>
                <w:sz w:val="24"/>
                <w:szCs w:val="24"/>
              </w:rPr>
              <w:t>Vizită</w:t>
            </w:r>
            <w:r>
              <w:rPr>
                <w:rFonts w:ascii="Times New Roman" w:hAnsi="Times New Roman"/>
                <w:sz w:val="24"/>
                <w:szCs w:val="24"/>
              </w:rPr>
              <w:t>- Fabrica de biciclete DHS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Muzeul de istorie- Deva</w:t>
            </w:r>
          </w:p>
          <w:p w:rsidR="00C637CC" w:rsidRPr="00F52476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RADAC ODET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Să înviorăm natura!”</w:t>
            </w:r>
          </w:p>
        </w:tc>
      </w:tr>
      <w:tr w:rsidR="00C637CC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OLARESCU LIDIA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4B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Carnavalul florilor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8-10: activităţi pe ateliere de lucru: educaţie plastică şi abilităţi practice</w:t>
            </w:r>
          </w:p>
          <w:p w:rsidR="00C637CC" w:rsidRPr="0063012D" w:rsidRDefault="00C637CC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10-12: învăţarea unor cântece de primăvară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Să ne cunoaştem oraşul!</w:t>
            </w:r>
          </w:p>
          <w:p w:rsidR="00C637CC" w:rsidRPr="0063012D" w:rsidRDefault="00C637CC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8-12: Vizitarea unor instituţii din oraş: muzeu, bibliotecă, biserică, pompieri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Minte sănătoasă în corp sănătos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8-10: „Să ne hrănim inteligent!”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-prepararea salatelor de fructe, legume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-discuţii cu asistenta şcolii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10-12: Vizionarea CD-ului „Suntem ceea ce mâncăm”</w:t>
            </w:r>
          </w:p>
          <w:p w:rsidR="00C637CC" w:rsidRDefault="00C637CC" w:rsidP="007433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Concurs: „ Consumul de fructe în ochii elevilor”</w:t>
            </w:r>
          </w:p>
          <w:p w:rsidR="00237DF8" w:rsidRPr="0063012D" w:rsidRDefault="00237DF8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 floare, o viaţă de om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8-10: Acţiuni de ecologizare în parcul oraşului</w:t>
            </w:r>
          </w:p>
          <w:p w:rsidR="00C637CC" w:rsidRDefault="00C637CC" w:rsidP="007433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10-12: Plantarea de flori în spaţiul amenajat din faţa şcolii</w:t>
            </w:r>
          </w:p>
          <w:p w:rsidR="00C637CC" w:rsidRPr="0063012D" w:rsidRDefault="00C637CC" w:rsidP="007433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BUBOACA NICOLETA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Job shadow day</w:t>
            </w:r>
          </w:p>
          <w:p w:rsidR="00C637CC" w:rsidRPr="0063012D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8-12: Vizită la locul de muncă al părintelui</w:t>
            </w:r>
          </w:p>
        </w:tc>
      </w:tr>
      <w:tr w:rsidR="00C637CC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TALMACIU CAMELIA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4C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9A2615" w:rsidRDefault="00C637CC" w:rsidP="0074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 w:rsidRPr="009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concurs de matematică</w:t>
            </w:r>
            <w:r w:rsidRPr="009A261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Fii inteligent</w:t>
            </w: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9-11 -</w:t>
            </w: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„Vreau să cresc mare și sănătos!”</w:t>
            </w:r>
          </w:p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11-12 Afacerea mea</w:t>
            </w:r>
          </w:p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GHIUR DORA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8-9 </w:t>
            </w:r>
            <w:r w:rsidRPr="009A2615">
              <w:rPr>
                <w:rFonts w:ascii="Times New Roman" w:hAnsi="Times New Roman" w:cs="Times New Roman"/>
                <w:i/>
                <w:sz w:val="24"/>
                <w:szCs w:val="24"/>
              </w:rPr>
              <w:t>concurs limba română:</w:t>
            </w: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Comunicare. Ortografie</w:t>
            </w:r>
          </w:p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9-11  Vrem o lume mai curată !   </w:t>
            </w:r>
          </w:p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 xml:space="preserve">11-12 </w:t>
            </w: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”Întreceri sportive”</w:t>
            </w:r>
          </w:p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CHHIRA SORIN</w:t>
            </w:r>
          </w:p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OPROIU NICOLAE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8-10 Ce pot face doua mâini dibace! </w:t>
            </w:r>
            <w:r w:rsidRPr="009A2615">
              <w:rPr>
                <w:rFonts w:ascii="Times New Roman" w:hAnsi="Times New Roman" w:cs="Times New Roman"/>
                <w:i/>
                <w:sz w:val="24"/>
                <w:szCs w:val="24"/>
              </w:rPr>
              <w:t>obiecte de Paște</w:t>
            </w:r>
          </w:p>
          <w:p w:rsidR="00C637CC" w:rsidRPr="009A2615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10-12  Poezii în limba engleză</w:t>
            </w:r>
          </w:p>
          <w:p w:rsidR="00C637CC" w:rsidRPr="009A2615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CINDEA MALINA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8-9-Cu mască, fără mască!</w:t>
            </w:r>
          </w:p>
          <w:p w:rsidR="00C637CC" w:rsidRPr="009A2615" w:rsidRDefault="00C637CC" w:rsidP="0074339B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9-11,,Comoara din bibliotecă”-vizită  la Bibl. Munic. Orăștie</w:t>
            </w:r>
          </w:p>
          <w:p w:rsidR="00C637CC" w:rsidRPr="009A2615" w:rsidRDefault="00C637CC" w:rsidP="0074339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 xml:space="preserve">11-12 </w:t>
            </w: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”Întreceri sportive”</w:t>
            </w:r>
          </w:p>
          <w:p w:rsidR="00C637CC" w:rsidRPr="009A2615" w:rsidRDefault="00C637CC" w:rsidP="0074339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CHIRA SORIN</w:t>
            </w:r>
          </w:p>
          <w:p w:rsidR="00C637CC" w:rsidRPr="009A2615" w:rsidRDefault="00C637CC" w:rsidP="007433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SALAN ELENA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9A2615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Job Shadow Day</w:t>
            </w:r>
          </w:p>
          <w:p w:rsidR="00C637CC" w:rsidRPr="009A2615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CC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CONEAC NADINA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4D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8-10 Din lumea basmelor si lumea povestilor.</w:t>
            </w: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10-11   Vizionare de film.</w:t>
            </w: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CC" w:rsidRPr="009A2615" w:rsidRDefault="00C637CC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CONEAC NADINA</w:t>
            </w:r>
          </w:p>
          <w:p w:rsidR="00C637CC" w:rsidRPr="009A2615" w:rsidRDefault="00C637CC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DAIAN OTILIA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 xml:space="preserve">8-9    Decoratiuni de Pasti. </w:t>
            </w: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9-11  Desenul animat.</w:t>
            </w: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 xml:space="preserve">8-10  Vizită la Biblioteca. </w:t>
            </w: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CC" w:rsidRPr="009A2615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10-12 Cartea prietena mea.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8-10     Icoana .</w:t>
            </w:r>
          </w:p>
          <w:p w:rsidR="00C637CC" w:rsidRPr="009A2615" w:rsidRDefault="00C637CC" w:rsidP="00743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CC" w:rsidRPr="009A2615" w:rsidRDefault="00C637CC" w:rsidP="007433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10-12  Competiţii sportive.</w:t>
            </w:r>
          </w:p>
          <w:p w:rsidR="00C637CC" w:rsidRPr="009A2615" w:rsidRDefault="00C637CC" w:rsidP="007433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15">
              <w:rPr>
                <w:rFonts w:ascii="Times New Roman" w:hAnsi="Times New Roman" w:cs="Times New Roman"/>
                <w:sz w:val="24"/>
                <w:szCs w:val="24"/>
              </w:rPr>
              <w:t>STROIA DORIN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F36F6" w:rsidRDefault="00C637CC" w:rsidP="0074339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6F6">
              <w:rPr>
                <w:rFonts w:ascii="Times New Roman" w:hAnsi="Times New Roman"/>
                <w:sz w:val="20"/>
                <w:szCs w:val="20"/>
              </w:rPr>
              <w:t>8-10-</w:t>
            </w:r>
            <w:r w:rsidRPr="006F36F6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Curiozitati din mediul  inconjurator.</w:t>
            </w:r>
          </w:p>
          <w:p w:rsidR="00C637CC" w:rsidRPr="006F36F6" w:rsidRDefault="00C637CC" w:rsidP="0074339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37CC" w:rsidRPr="006F36F6" w:rsidRDefault="00C637CC" w:rsidP="0074339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6F6">
              <w:rPr>
                <w:rFonts w:ascii="Times New Roman" w:hAnsi="Times New Roman"/>
                <w:sz w:val="20"/>
                <w:szCs w:val="20"/>
              </w:rPr>
              <w:t>10-11 -</w:t>
            </w:r>
            <w:r w:rsidRPr="006F36F6">
              <w:rPr>
                <w:sz w:val="20"/>
                <w:szCs w:val="20"/>
              </w:rPr>
              <w:t xml:space="preserve">  </w:t>
            </w:r>
            <w:r w:rsidRPr="006F36F6">
              <w:rPr>
                <w:rFonts w:ascii="Times New Roman" w:hAnsi="Times New Roman"/>
                <w:sz w:val="20"/>
                <w:szCs w:val="20"/>
              </w:rPr>
              <w:t>Organizarea expozitiei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637CC" w:rsidRPr="006F36F6" w:rsidRDefault="00C637CC" w:rsidP="0074339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37CC" w:rsidRPr="006F36F6" w:rsidRDefault="00C637CC" w:rsidP="0074339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37CC" w:rsidRPr="0063012D" w:rsidTr="00C637CC">
        <w:trPr>
          <w:trHeight w:val="3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CC" w:rsidRPr="0063012D" w:rsidRDefault="00C637CC" w:rsidP="007433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51F" w:rsidRDefault="00E94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30C" w:rsidRDefault="00E9430C" w:rsidP="00E9430C">
      <w:pPr>
        <w:tabs>
          <w:tab w:val="left" w:pos="124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COORDONATOR PROGRAME</w:t>
      </w:r>
      <w:r>
        <w:rPr>
          <w:rFonts w:ascii="Times New Roman" w:hAnsi="Times New Roman" w:cs="Times New Roman"/>
          <w:sz w:val="24"/>
          <w:szCs w:val="24"/>
        </w:rPr>
        <w:tab/>
        <w:t>DIRECTOR,</w:t>
      </w:r>
    </w:p>
    <w:p w:rsidR="00E9430C" w:rsidRPr="0063012D" w:rsidRDefault="00E9430C" w:rsidP="00E9430C">
      <w:pPr>
        <w:tabs>
          <w:tab w:val="left" w:pos="11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ING.MIRELA SUSAN                                                                                                                                     PROF. DIMULESCU RODICA</w:t>
      </w:r>
    </w:p>
    <w:sectPr w:rsidR="00E9430C" w:rsidRPr="0063012D" w:rsidSect="00D329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E680C"/>
    <w:multiLevelType w:val="hybridMultilevel"/>
    <w:tmpl w:val="A5B6CB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D3A53"/>
    <w:multiLevelType w:val="hybridMultilevel"/>
    <w:tmpl w:val="A080CD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9777BB"/>
    <w:multiLevelType w:val="hybridMultilevel"/>
    <w:tmpl w:val="24CC1D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6223EF"/>
    <w:multiLevelType w:val="hybridMultilevel"/>
    <w:tmpl w:val="9F10D1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2575A8"/>
    <w:multiLevelType w:val="hybridMultilevel"/>
    <w:tmpl w:val="1B8ACC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103C08"/>
    <w:multiLevelType w:val="hybridMultilevel"/>
    <w:tmpl w:val="454E1C64"/>
    <w:lvl w:ilvl="0" w:tplc="9154C8CE">
      <w:start w:val="8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8D9"/>
    <w:rsid w:val="001D38D9"/>
    <w:rsid w:val="00237DF8"/>
    <w:rsid w:val="0063012D"/>
    <w:rsid w:val="0074339B"/>
    <w:rsid w:val="00757A00"/>
    <w:rsid w:val="007D4AC0"/>
    <w:rsid w:val="008876F7"/>
    <w:rsid w:val="009A2615"/>
    <w:rsid w:val="00AA0B96"/>
    <w:rsid w:val="00AF34E9"/>
    <w:rsid w:val="00BF751F"/>
    <w:rsid w:val="00C637CC"/>
    <w:rsid w:val="00D329BA"/>
    <w:rsid w:val="00DB0FD4"/>
    <w:rsid w:val="00E9430C"/>
    <w:rsid w:val="00E95DA3"/>
    <w:rsid w:val="00FD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B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29BA"/>
    <w:pPr>
      <w:spacing w:after="0" w:line="240" w:lineRule="auto"/>
    </w:pPr>
  </w:style>
  <w:style w:type="table" w:styleId="TableGrid">
    <w:name w:val="Table Grid"/>
    <w:basedOn w:val="TableNormal"/>
    <w:uiPriority w:val="59"/>
    <w:rsid w:val="00D329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D329BA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AF34E9"/>
  </w:style>
  <w:style w:type="paragraph" w:styleId="Footer">
    <w:name w:val="footer"/>
    <w:basedOn w:val="Normal"/>
    <w:link w:val="FooterChar"/>
    <w:uiPriority w:val="99"/>
    <w:unhideWhenUsed/>
    <w:rsid w:val="00AF34E9"/>
    <w:pPr>
      <w:tabs>
        <w:tab w:val="center" w:pos="4536"/>
        <w:tab w:val="right" w:pos="9072"/>
      </w:tabs>
      <w:spacing w:after="200" w:line="276" w:lineRule="auto"/>
    </w:pPr>
  </w:style>
  <w:style w:type="character" w:customStyle="1" w:styleId="SubsolCaracter1">
    <w:name w:val="Subsol Caracter1"/>
    <w:basedOn w:val="DefaultParagraphFont"/>
    <w:uiPriority w:val="99"/>
    <w:semiHidden/>
    <w:rsid w:val="00AF34E9"/>
  </w:style>
  <w:style w:type="paragraph" w:customStyle="1" w:styleId="a">
    <w:uiPriority w:val="59"/>
    <w:rsid w:val="00C637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</w:style>
  <w:style w:type="character" w:styleId="Strong">
    <w:name w:val="Strong"/>
    <w:uiPriority w:val="22"/>
    <w:qFormat/>
    <w:rsid w:val="00C637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B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29BA"/>
    <w:pPr>
      <w:spacing w:after="0" w:line="240" w:lineRule="auto"/>
    </w:pPr>
  </w:style>
  <w:style w:type="table" w:styleId="TableGrid">
    <w:name w:val="Table Grid"/>
    <w:basedOn w:val="TableNormal"/>
    <w:uiPriority w:val="59"/>
    <w:rsid w:val="00D329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D329BA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AF34E9"/>
  </w:style>
  <w:style w:type="paragraph" w:styleId="Footer">
    <w:name w:val="footer"/>
    <w:basedOn w:val="Normal"/>
    <w:link w:val="FooterChar"/>
    <w:uiPriority w:val="99"/>
    <w:unhideWhenUsed/>
    <w:rsid w:val="00AF34E9"/>
    <w:pPr>
      <w:tabs>
        <w:tab w:val="center" w:pos="4536"/>
        <w:tab w:val="right" w:pos="9072"/>
      </w:tabs>
      <w:spacing w:after="200" w:line="276" w:lineRule="auto"/>
    </w:pPr>
  </w:style>
  <w:style w:type="character" w:customStyle="1" w:styleId="SubsolCaracter1">
    <w:name w:val="Subsol Caracter1"/>
    <w:basedOn w:val="DefaultParagraphFont"/>
    <w:uiPriority w:val="99"/>
    <w:semiHidden/>
    <w:rsid w:val="00AF34E9"/>
  </w:style>
  <w:style w:type="paragraph" w:customStyle="1" w:styleId="a">
    <w:uiPriority w:val="59"/>
    <w:rsid w:val="00C637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</w:style>
  <w:style w:type="character" w:styleId="Strong">
    <w:name w:val="Strong"/>
    <w:uiPriority w:val="22"/>
    <w:qFormat/>
    <w:rsid w:val="00C63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untparinte.ro/stiri/9414--programul-qscoala-altfel-sa-stii-mai-multe-sa-fii-mai-bunq-editia-20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59FC01C1-4A3E-4BB0-B836-5B83245ACC02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13</TotalTime>
  <Pages>8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</dc:creator>
  <cp:keywords/>
  <dc:description/>
  <cp:lastModifiedBy>MIRELA</cp:lastModifiedBy>
  <cp:revision>7</cp:revision>
  <cp:lastPrinted>2015-02-04T07:03:00Z</cp:lastPrinted>
  <dcterms:created xsi:type="dcterms:W3CDTF">2015-02-04T05:10:00Z</dcterms:created>
  <dcterms:modified xsi:type="dcterms:W3CDTF">2015-03-23T18:59:00Z</dcterms:modified>
</cp:coreProperties>
</file>